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94C3C" w:rsidRPr="004803D4" w:rsidRDefault="00794C3C" w:rsidP="00794C3C">
      <w:pPr>
        <w:pStyle w:val="CRCoverPage"/>
        <w:tabs>
          <w:tab w:val="left" w:pos="1701"/>
        </w:tabs>
        <w:spacing w:line="276" w:lineRule="auto"/>
        <w:rPr>
          <w:rFonts w:eastAsiaTheme="minorEastAsia" w:cs="Arial"/>
          <w:b/>
          <w:bCs/>
          <w:szCs w:val="24"/>
          <w:lang w:val="de-DE" w:eastAsia="zh-CN"/>
        </w:rPr>
      </w:pPr>
      <w:r w:rsidRPr="004803D4">
        <w:rPr>
          <w:rFonts w:eastAsia="MS Mincho" w:cs="Arial"/>
          <w:b/>
          <w:bCs/>
          <w:szCs w:val="24"/>
          <w:lang w:val="de-DE"/>
        </w:rPr>
        <w:t>3GPP TSG RAN WG1 Meeting #9</w:t>
      </w:r>
      <w:r w:rsidR="00CB7DB6">
        <w:rPr>
          <w:rFonts w:eastAsiaTheme="minorEastAsia" w:cs="Arial" w:hint="eastAsia"/>
          <w:b/>
          <w:bCs/>
          <w:szCs w:val="24"/>
          <w:lang w:val="de-DE" w:eastAsia="zh-CN"/>
        </w:rPr>
        <w:t>7</w:t>
      </w:r>
      <w:r w:rsidRPr="004803D4">
        <w:rPr>
          <w:rFonts w:eastAsia="MS Mincho" w:cs="Arial"/>
          <w:b/>
          <w:bCs/>
          <w:szCs w:val="24"/>
          <w:lang w:val="de-DE"/>
        </w:rPr>
        <w:tab/>
      </w:r>
      <w:r w:rsidRPr="004803D4">
        <w:rPr>
          <w:rFonts w:eastAsia="MS Mincho" w:cs="Arial"/>
          <w:b/>
          <w:bCs/>
          <w:szCs w:val="24"/>
          <w:lang w:val="de-DE"/>
        </w:rPr>
        <w:tab/>
      </w:r>
      <w:r w:rsidRPr="004803D4">
        <w:rPr>
          <w:rFonts w:eastAsia="MS Mincho" w:cs="Arial"/>
          <w:b/>
          <w:bCs/>
          <w:szCs w:val="24"/>
          <w:lang w:val="de-DE"/>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005F64F4">
        <w:rPr>
          <w:rFonts w:eastAsiaTheme="minorEastAsia" w:cs="Arial" w:hint="eastAsia"/>
          <w:b/>
          <w:bCs/>
          <w:szCs w:val="24"/>
          <w:lang w:val="de-DE" w:eastAsia="zh-CN"/>
        </w:rPr>
        <w:tab/>
      </w:r>
      <w:r w:rsidRPr="004803D4">
        <w:rPr>
          <w:rFonts w:eastAsia="MS Mincho" w:cs="Arial"/>
          <w:b/>
          <w:bCs/>
          <w:szCs w:val="24"/>
          <w:lang w:val="de-DE"/>
        </w:rPr>
        <w:t>R1-1</w:t>
      </w:r>
      <w:r w:rsidRPr="004803D4">
        <w:rPr>
          <w:rFonts w:eastAsiaTheme="minorEastAsia" w:cs="Arial" w:hint="eastAsia"/>
          <w:b/>
          <w:bCs/>
          <w:szCs w:val="24"/>
          <w:lang w:val="de-DE" w:eastAsia="zh-CN"/>
        </w:rPr>
        <w:t>90</w:t>
      </w:r>
      <w:r w:rsidR="00CB7DB6">
        <w:rPr>
          <w:rFonts w:eastAsiaTheme="minorEastAsia" w:cs="Arial" w:hint="eastAsia"/>
          <w:b/>
          <w:bCs/>
          <w:szCs w:val="24"/>
          <w:lang w:val="de-DE" w:eastAsia="zh-CN"/>
        </w:rPr>
        <w:t>6894</w:t>
      </w:r>
    </w:p>
    <w:p w:rsidR="00794C3C" w:rsidRPr="004803D4" w:rsidRDefault="00CB7DB6" w:rsidP="00794C3C">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Reno</w:t>
      </w:r>
      <w:r w:rsidR="00794C3C" w:rsidRPr="004803D4">
        <w:rPr>
          <w:rFonts w:ascii="Arial" w:eastAsia="Times New Roman" w:hAnsi="Arial"/>
          <w:b/>
          <w:noProof/>
          <w:lang w:val="en-GB"/>
        </w:rPr>
        <w:t xml:space="preserve">, </w:t>
      </w:r>
      <w:r>
        <w:rPr>
          <w:rFonts w:ascii="Arial" w:eastAsiaTheme="minorEastAsia" w:hAnsi="Arial" w:hint="eastAsia"/>
          <w:b/>
          <w:noProof/>
          <w:lang w:val="en-GB"/>
        </w:rPr>
        <w:t>USA</w:t>
      </w:r>
      <w:r w:rsidR="00794C3C" w:rsidRPr="004803D4">
        <w:rPr>
          <w:rFonts w:ascii="Arial" w:eastAsia="Times New Roman" w:hAnsi="Arial"/>
          <w:b/>
          <w:noProof/>
          <w:lang w:val="en-GB"/>
        </w:rPr>
        <w:t xml:space="preserve">, </w:t>
      </w:r>
      <w:r w:rsidR="005F64F4">
        <w:rPr>
          <w:rFonts w:ascii="Arial" w:eastAsiaTheme="minorEastAsia" w:hAnsi="Arial" w:hint="eastAsia"/>
          <w:b/>
          <w:noProof/>
          <w:lang w:val="en-GB"/>
        </w:rPr>
        <w:t>13</w:t>
      </w:r>
      <w:r w:rsidR="00794C3C" w:rsidRPr="004803D4">
        <w:rPr>
          <w:rFonts w:ascii="Arial" w:eastAsiaTheme="minorEastAsia" w:hAnsi="Arial" w:hint="eastAsia"/>
          <w:b/>
          <w:noProof/>
          <w:vertAlign w:val="superscript"/>
          <w:lang w:val="en-GB"/>
        </w:rPr>
        <w:t>th</w:t>
      </w:r>
      <w:r w:rsidR="00794C3C" w:rsidRPr="004803D4">
        <w:rPr>
          <w:rFonts w:ascii="Arial" w:eastAsia="Times New Roman" w:hAnsi="Arial"/>
          <w:b/>
          <w:noProof/>
          <w:lang w:val="en-GB"/>
        </w:rPr>
        <w:t xml:space="preserve"> – </w:t>
      </w:r>
      <w:r w:rsidR="0029064C" w:rsidRPr="004803D4">
        <w:rPr>
          <w:rFonts w:ascii="Arial" w:eastAsiaTheme="minorEastAsia" w:hAnsi="Arial" w:hint="eastAsia"/>
          <w:b/>
          <w:noProof/>
          <w:lang w:val="en-GB"/>
        </w:rPr>
        <w:t>1</w:t>
      </w:r>
      <w:r w:rsidR="005F64F4">
        <w:rPr>
          <w:rFonts w:ascii="Arial" w:eastAsiaTheme="minorEastAsia" w:hAnsi="Arial" w:hint="eastAsia"/>
          <w:b/>
          <w:noProof/>
          <w:lang w:val="en-GB"/>
        </w:rPr>
        <w:t>7</w:t>
      </w:r>
      <w:r w:rsidR="0029064C" w:rsidRPr="004803D4">
        <w:rPr>
          <w:rFonts w:ascii="Arial" w:eastAsiaTheme="minorEastAsia" w:hAnsi="Arial" w:hint="eastAsia"/>
          <w:b/>
          <w:noProof/>
          <w:vertAlign w:val="superscript"/>
          <w:lang w:val="en-GB"/>
        </w:rPr>
        <w:t>th</w:t>
      </w:r>
      <w:r w:rsidR="0029064C" w:rsidRPr="004803D4">
        <w:rPr>
          <w:rFonts w:ascii="Arial" w:eastAsiaTheme="minorEastAsia" w:hAnsi="Arial" w:hint="eastAsia"/>
          <w:b/>
          <w:noProof/>
          <w:lang w:val="en-GB"/>
        </w:rPr>
        <w:t xml:space="preserve"> </w:t>
      </w:r>
      <w:r w:rsidR="005F64F4">
        <w:rPr>
          <w:rFonts w:ascii="Arial" w:eastAsiaTheme="minorEastAsia" w:hAnsi="Arial" w:hint="eastAsia"/>
          <w:b/>
          <w:noProof/>
          <w:lang w:val="en-GB"/>
        </w:rPr>
        <w:t>May</w:t>
      </w:r>
      <w:r w:rsidR="00794C3C" w:rsidRPr="004803D4">
        <w:rPr>
          <w:rFonts w:ascii="Arial" w:eastAsia="Times New Roman" w:hAnsi="Arial"/>
          <w:b/>
          <w:noProof/>
          <w:lang w:val="en-GB"/>
        </w:rPr>
        <w:t>, 201</w:t>
      </w:r>
      <w:r w:rsidR="00794C3C" w:rsidRPr="004803D4">
        <w:rPr>
          <w:rFonts w:ascii="Arial" w:eastAsiaTheme="minorEastAsia" w:hAnsi="Arial" w:hint="eastAsia"/>
          <w:b/>
          <w:noProof/>
          <w:lang w:val="en-GB"/>
        </w:rPr>
        <w:t>9</w:t>
      </w:r>
      <w:r w:rsidR="00794C3C" w:rsidRPr="004803D4">
        <w:rPr>
          <w:rFonts w:ascii="Arial" w:eastAsia="Times New Roman" w:hAnsi="Arial"/>
          <w:b/>
          <w:noProof/>
          <w:lang w:val="en-GB"/>
        </w:rPr>
        <w:t xml:space="preserve"> </w:t>
      </w:r>
    </w:p>
    <w:p w:rsidR="00285240" w:rsidRPr="004803D4" w:rsidRDefault="00285240" w:rsidP="00C905EB">
      <w:pPr>
        <w:pStyle w:val="CRCoverPage"/>
        <w:tabs>
          <w:tab w:val="left" w:pos="1701"/>
        </w:tabs>
        <w:spacing w:line="276" w:lineRule="auto"/>
        <w:rPr>
          <w:b/>
          <w:noProof/>
          <w:lang w:eastAsia="zh-CN"/>
        </w:rPr>
      </w:pPr>
      <w:r w:rsidRPr="004803D4">
        <w:rPr>
          <w:rFonts w:eastAsia="Times New Roman"/>
          <w:b/>
          <w:noProof/>
        </w:rPr>
        <w:t>Agenda item:</w:t>
      </w:r>
      <w:r w:rsidRPr="004803D4">
        <w:rPr>
          <w:rFonts w:eastAsia="Times New Roman"/>
          <w:b/>
          <w:noProof/>
        </w:rPr>
        <w:tab/>
      </w:r>
      <w:r w:rsidR="00EA5A19" w:rsidRPr="004803D4">
        <w:rPr>
          <w:rFonts w:hint="eastAsia"/>
          <w:b/>
          <w:noProof/>
          <w:lang w:eastAsia="zh-CN"/>
        </w:rPr>
        <w:t>6.2.</w:t>
      </w:r>
      <w:r w:rsidR="00344BD8" w:rsidRPr="004803D4">
        <w:rPr>
          <w:rFonts w:hint="eastAsia"/>
          <w:b/>
          <w:noProof/>
          <w:lang w:eastAsia="zh-CN"/>
        </w:rPr>
        <w:t>1</w:t>
      </w:r>
      <w:r w:rsidR="00EA5A19" w:rsidRPr="004803D4">
        <w:rPr>
          <w:rFonts w:hint="eastAsia"/>
          <w:b/>
          <w:noProof/>
          <w:lang w:eastAsia="zh-CN"/>
        </w:rPr>
        <w:t>.</w:t>
      </w:r>
      <w:r w:rsidR="00B605A9" w:rsidRPr="004803D4">
        <w:rPr>
          <w:rFonts w:hint="eastAsia"/>
          <w:b/>
          <w:noProof/>
          <w:lang w:eastAsia="zh-CN"/>
        </w:rPr>
        <w:t>3</w:t>
      </w:r>
    </w:p>
    <w:p w:rsidR="00285240" w:rsidRPr="004803D4" w:rsidRDefault="00285240" w:rsidP="000D159E">
      <w:pPr>
        <w:pStyle w:val="CRCoverPage"/>
        <w:tabs>
          <w:tab w:val="left" w:pos="1701"/>
        </w:tabs>
        <w:spacing w:line="276" w:lineRule="auto"/>
        <w:rPr>
          <w:rFonts w:eastAsia="Times New Roman"/>
          <w:b/>
          <w:noProof/>
        </w:rPr>
      </w:pPr>
      <w:r w:rsidRPr="004803D4">
        <w:rPr>
          <w:rFonts w:eastAsia="Times New Roman"/>
          <w:b/>
          <w:noProof/>
        </w:rPr>
        <w:t>Source:</w:t>
      </w:r>
      <w:r w:rsidRPr="004803D4">
        <w:rPr>
          <w:rFonts w:eastAsia="Times New Roman"/>
          <w:b/>
          <w:noProof/>
        </w:rPr>
        <w:tab/>
        <w:t>Samsung</w:t>
      </w:r>
    </w:p>
    <w:p w:rsidR="00285240" w:rsidRPr="004803D4" w:rsidRDefault="00285240" w:rsidP="000D159E">
      <w:pPr>
        <w:pStyle w:val="CRCoverPage"/>
        <w:tabs>
          <w:tab w:val="left" w:pos="1700"/>
        </w:tabs>
        <w:spacing w:line="276" w:lineRule="auto"/>
        <w:rPr>
          <w:b/>
          <w:noProof/>
          <w:lang w:eastAsia="zh-CN"/>
        </w:rPr>
      </w:pPr>
      <w:r w:rsidRPr="004803D4">
        <w:rPr>
          <w:rFonts w:eastAsia="Times New Roman"/>
          <w:b/>
          <w:noProof/>
        </w:rPr>
        <w:t>Title:</w:t>
      </w:r>
      <w:r w:rsidRPr="004803D4">
        <w:rPr>
          <w:rFonts w:eastAsia="Times New Roman"/>
          <w:b/>
          <w:noProof/>
        </w:rPr>
        <w:tab/>
      </w:r>
      <w:r w:rsidR="000F0BAE" w:rsidRPr="004803D4">
        <w:rPr>
          <w:rFonts w:hint="eastAsia"/>
          <w:b/>
          <w:noProof/>
          <w:lang w:eastAsia="zh-CN"/>
        </w:rPr>
        <w:t>S</w:t>
      </w:r>
      <w:r w:rsidR="00DF48A8" w:rsidRPr="004803D4">
        <w:rPr>
          <w:rFonts w:hint="eastAsia"/>
          <w:b/>
          <w:noProof/>
          <w:lang w:eastAsia="zh-CN"/>
        </w:rPr>
        <w:t xml:space="preserve">cheduling of multiple </w:t>
      </w:r>
      <w:r w:rsidR="000F0BAE" w:rsidRPr="004803D4">
        <w:rPr>
          <w:rFonts w:hint="eastAsia"/>
          <w:b/>
          <w:noProof/>
          <w:lang w:eastAsia="zh-CN"/>
        </w:rPr>
        <w:t xml:space="preserve">transport blocks </w:t>
      </w:r>
      <w:r w:rsidR="00DF48A8" w:rsidRPr="004803D4">
        <w:rPr>
          <w:rFonts w:hint="eastAsia"/>
          <w:b/>
          <w:noProof/>
          <w:lang w:eastAsia="zh-CN"/>
        </w:rPr>
        <w:t xml:space="preserve">for </w:t>
      </w:r>
      <w:r w:rsidR="000C7494" w:rsidRPr="004803D4">
        <w:rPr>
          <w:rFonts w:hint="eastAsia"/>
          <w:b/>
          <w:noProof/>
          <w:lang w:eastAsia="zh-CN"/>
        </w:rPr>
        <w:t>MTC</w:t>
      </w:r>
    </w:p>
    <w:p w:rsidR="00285240" w:rsidRPr="004803D4" w:rsidRDefault="00285240" w:rsidP="000D159E">
      <w:pPr>
        <w:pStyle w:val="CRCoverPage"/>
        <w:tabs>
          <w:tab w:val="left" w:pos="1701"/>
        </w:tabs>
        <w:spacing w:line="276" w:lineRule="auto"/>
        <w:rPr>
          <w:b/>
          <w:noProof/>
          <w:lang w:eastAsia="zh-CN"/>
        </w:rPr>
      </w:pPr>
      <w:r w:rsidRPr="004803D4">
        <w:rPr>
          <w:rFonts w:eastAsia="Times New Roman"/>
          <w:b/>
          <w:noProof/>
        </w:rPr>
        <w:t>Document for:</w:t>
      </w:r>
      <w:r w:rsidRPr="004803D4">
        <w:rPr>
          <w:rFonts w:eastAsia="Times New Roman"/>
          <w:b/>
          <w:noProof/>
        </w:rPr>
        <w:tab/>
      </w:r>
      <w:r w:rsidR="009F5BD4" w:rsidRPr="004803D4">
        <w:rPr>
          <w:rFonts w:hint="eastAsia"/>
          <w:b/>
          <w:noProof/>
          <w:lang w:eastAsia="zh-CN"/>
        </w:rPr>
        <w:t>Discussion</w:t>
      </w:r>
      <w:r w:rsidR="001015D6" w:rsidRPr="004803D4">
        <w:rPr>
          <w:rFonts w:hint="eastAsia"/>
          <w:b/>
          <w:noProof/>
          <w:lang w:eastAsia="zh-CN"/>
        </w:rPr>
        <w:t>/</w:t>
      </w:r>
      <w:r w:rsidRPr="004803D4">
        <w:rPr>
          <w:rFonts w:eastAsia="Times New Roman"/>
          <w:b/>
          <w:noProof/>
        </w:rPr>
        <w:t>Decision</w:t>
      </w:r>
    </w:p>
    <w:p w:rsidR="00285240" w:rsidRPr="004803D4" w:rsidRDefault="00285240" w:rsidP="00EB6083">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4803D4">
        <w:rPr>
          <w:rFonts w:eastAsia="宋体" w:hint="eastAsia"/>
          <w:color w:val="000000"/>
          <w:sz w:val="32"/>
          <w:lang w:val="en-US" w:eastAsia="zh-CN"/>
        </w:rPr>
        <w:t xml:space="preserve">1. </w:t>
      </w:r>
      <w:r w:rsidRPr="004803D4">
        <w:rPr>
          <w:rFonts w:eastAsia="宋体"/>
          <w:color w:val="000000"/>
          <w:sz w:val="32"/>
          <w:lang w:val="en-US" w:eastAsia="zh-CN"/>
        </w:rPr>
        <w:t>Introduction</w:t>
      </w:r>
      <w:bookmarkEnd w:id="0"/>
    </w:p>
    <w:p w:rsidR="00036740" w:rsidRPr="004803D4" w:rsidRDefault="00036740" w:rsidP="00E75D09">
      <w:pPr>
        <w:spacing w:line="276" w:lineRule="auto"/>
      </w:pPr>
      <w:bookmarkStart w:id="1" w:name="_Ref421460494"/>
      <w:r w:rsidRPr="004803D4">
        <w:rPr>
          <w:rFonts w:hint="eastAsia"/>
        </w:rPr>
        <w:t xml:space="preserve">Scheduling of multiple transport blocks with single DCI or without DCI for SC-PTM and unicast was introduced in Rel-16 MTC to reduce overhead of control signaling and improve peak data rate. The feasibility and </w:t>
      </w:r>
      <w:r w:rsidRPr="004803D4">
        <w:t>possible</w:t>
      </w:r>
      <w:r w:rsidRPr="004803D4">
        <w:rPr>
          <w:rFonts w:hint="eastAsia"/>
        </w:rPr>
        <w:t xml:space="preserve"> solutions were discussed in RAN1#9</w:t>
      </w:r>
      <w:r w:rsidR="000C3E78" w:rsidRPr="004803D4">
        <w:rPr>
          <w:rFonts w:hint="eastAsia"/>
        </w:rPr>
        <w:t>6</w:t>
      </w:r>
      <w:r w:rsidR="00205E6A">
        <w:rPr>
          <w:rFonts w:hint="eastAsia"/>
        </w:rPr>
        <w:t>bis</w:t>
      </w:r>
      <w:r w:rsidRPr="004803D4">
        <w:rPr>
          <w:rFonts w:hint="eastAsia"/>
        </w:rPr>
        <w:t xml:space="preserve"> meeting with the following agreements:</w:t>
      </w:r>
    </w:p>
    <w:p w:rsidR="00205E6A" w:rsidRPr="00205E6A" w:rsidRDefault="00205E6A" w:rsidP="00205E6A">
      <w:pPr>
        <w:pStyle w:val="Proposal"/>
        <w:overflowPunct/>
        <w:autoSpaceDE/>
        <w:autoSpaceDN/>
        <w:adjustRightInd/>
        <w:spacing w:after="0"/>
        <w:jc w:val="left"/>
        <w:textAlignment w:val="auto"/>
        <w:rPr>
          <w:i/>
        </w:rPr>
      </w:pPr>
      <w:r w:rsidRPr="00205E6A">
        <w:rPr>
          <w:i/>
        </w:rPr>
        <w:t>For further discussion</w:t>
      </w:r>
    </w:p>
    <w:p w:rsidR="00205E6A" w:rsidRPr="00205E6A" w:rsidRDefault="00205E6A" w:rsidP="00205E6A">
      <w:pPr>
        <w:pStyle w:val="Proposal"/>
        <w:overflowPunct/>
        <w:autoSpaceDE/>
        <w:autoSpaceDN/>
        <w:adjustRightInd/>
        <w:spacing w:after="0"/>
        <w:ind w:left="0" w:firstLine="0"/>
        <w:jc w:val="left"/>
        <w:textAlignment w:val="auto"/>
        <w:rPr>
          <w:b w:val="0"/>
          <w:i/>
        </w:rPr>
      </w:pPr>
      <w:r w:rsidRPr="00205E6A">
        <w:rPr>
          <w:b w:val="0"/>
          <w:i/>
        </w:rPr>
        <w:t>Which of the following features that should be possible to configure and/or use in combination with scheduling of multiple TBs</w:t>
      </w:r>
    </w:p>
    <w:p w:rsidR="00205E6A" w:rsidRPr="00205E6A" w:rsidRDefault="00205E6A" w:rsidP="00205E6A">
      <w:pPr>
        <w:numPr>
          <w:ilvl w:val="0"/>
          <w:numId w:val="24"/>
        </w:numPr>
        <w:spacing w:after="0"/>
        <w:rPr>
          <w:rFonts w:eastAsia="Times New Roman"/>
          <w:i/>
        </w:rPr>
      </w:pPr>
      <w:r w:rsidRPr="00205E6A">
        <w:rPr>
          <w:rFonts w:eastAsia="Times New Roman"/>
          <w:i/>
        </w:rPr>
        <w:t>Rel-14 feature for new numbers of repetitions for PUSCH and modulation restrictions for PDSCH/PUSCH in CE mode A</w:t>
      </w:r>
    </w:p>
    <w:p w:rsidR="00205E6A" w:rsidRPr="00205E6A" w:rsidRDefault="00205E6A" w:rsidP="00205E6A">
      <w:pPr>
        <w:numPr>
          <w:ilvl w:val="0"/>
          <w:numId w:val="24"/>
        </w:numPr>
        <w:spacing w:after="0"/>
        <w:rPr>
          <w:rFonts w:eastAsia="Times New Roman"/>
          <w:i/>
        </w:rPr>
      </w:pPr>
      <w:r w:rsidRPr="00205E6A">
        <w:rPr>
          <w:rFonts w:eastAsia="Times New Roman"/>
          <w:i/>
        </w:rPr>
        <w:t>Rel-14 feature for 2984 bits max UL TBS in 1.4 MHz in CE mode A</w:t>
      </w:r>
    </w:p>
    <w:p w:rsidR="00205E6A" w:rsidRPr="00205E6A" w:rsidRDefault="00205E6A" w:rsidP="00205E6A">
      <w:pPr>
        <w:numPr>
          <w:ilvl w:val="0"/>
          <w:numId w:val="24"/>
        </w:numPr>
        <w:spacing w:after="0"/>
        <w:rPr>
          <w:rFonts w:eastAsia="Times New Roman"/>
          <w:i/>
        </w:rPr>
      </w:pPr>
      <w:r w:rsidRPr="00205E6A">
        <w:rPr>
          <w:rFonts w:eastAsia="Times New Roman"/>
          <w:i/>
        </w:rPr>
        <w:t>Rel-14 feature on HARQ-ACK bundling in HD-FDD in CE mode A</w:t>
      </w:r>
    </w:p>
    <w:p w:rsidR="00205E6A" w:rsidRPr="00205E6A" w:rsidRDefault="00205E6A" w:rsidP="00205E6A">
      <w:pPr>
        <w:numPr>
          <w:ilvl w:val="0"/>
          <w:numId w:val="24"/>
        </w:numPr>
        <w:spacing w:after="0"/>
        <w:rPr>
          <w:rFonts w:eastAsia="Times New Roman"/>
          <w:i/>
        </w:rPr>
      </w:pPr>
      <w:r w:rsidRPr="00205E6A">
        <w:rPr>
          <w:rFonts w:eastAsia="Times New Roman"/>
          <w:i/>
        </w:rPr>
        <w:t>Rel-14 features for 5 or 20 MHz max PDSCH/PUSCH channel bandwidths in CE mode A/B</w:t>
      </w:r>
    </w:p>
    <w:p w:rsidR="00205E6A" w:rsidRPr="00205E6A" w:rsidRDefault="00205E6A" w:rsidP="00205E6A">
      <w:pPr>
        <w:numPr>
          <w:ilvl w:val="0"/>
          <w:numId w:val="24"/>
        </w:numPr>
        <w:spacing w:after="0"/>
        <w:rPr>
          <w:rFonts w:eastAsia="Times New Roman"/>
          <w:i/>
        </w:rPr>
      </w:pPr>
      <w:r w:rsidRPr="00205E6A">
        <w:rPr>
          <w:rFonts w:eastAsia="Times New Roman"/>
          <w:i/>
        </w:rPr>
        <w:t>Rel-14 feature for 10 downlink HARQ processes in FDD in CE mode A</w:t>
      </w:r>
    </w:p>
    <w:p w:rsidR="00205E6A" w:rsidRPr="00205E6A" w:rsidRDefault="00205E6A" w:rsidP="00205E6A">
      <w:pPr>
        <w:numPr>
          <w:ilvl w:val="0"/>
          <w:numId w:val="24"/>
        </w:numPr>
        <w:spacing w:after="0"/>
        <w:rPr>
          <w:rFonts w:eastAsia="Times New Roman"/>
          <w:i/>
        </w:rPr>
      </w:pPr>
      <w:r w:rsidRPr="00205E6A">
        <w:rPr>
          <w:rFonts w:eastAsia="Times New Roman"/>
          <w:i/>
        </w:rPr>
        <w:t>Rel-14 feature for dynamic HARQ-ACK delay for HD-FDD in CE mode A</w:t>
      </w:r>
    </w:p>
    <w:p w:rsidR="00205E6A" w:rsidRPr="00205E6A" w:rsidRDefault="00205E6A" w:rsidP="00205E6A">
      <w:pPr>
        <w:numPr>
          <w:ilvl w:val="0"/>
          <w:numId w:val="24"/>
        </w:numPr>
        <w:spacing w:after="0"/>
        <w:rPr>
          <w:rFonts w:eastAsia="Times New Roman"/>
          <w:i/>
        </w:rPr>
      </w:pPr>
      <w:r w:rsidRPr="00205E6A">
        <w:rPr>
          <w:rFonts w:eastAsia="Times New Roman"/>
          <w:i/>
        </w:rPr>
        <w:t>Rel-15 features for flexible starting PRB for PDSCH/PUSCH in CE mode A/B</w:t>
      </w:r>
    </w:p>
    <w:p w:rsidR="00205E6A" w:rsidRPr="00205E6A" w:rsidRDefault="00205E6A" w:rsidP="00205E6A">
      <w:pPr>
        <w:numPr>
          <w:ilvl w:val="0"/>
          <w:numId w:val="24"/>
        </w:numPr>
        <w:spacing w:after="0"/>
        <w:rPr>
          <w:rFonts w:eastAsia="Times New Roman"/>
          <w:i/>
        </w:rPr>
      </w:pPr>
      <w:r w:rsidRPr="00205E6A">
        <w:rPr>
          <w:rFonts w:eastAsia="Times New Roman"/>
          <w:i/>
        </w:rPr>
        <w:t>Rel-15 feature for PUSCH sub-PRB allocation in CE mode A/B</w:t>
      </w:r>
    </w:p>
    <w:p w:rsidR="00205E6A" w:rsidRPr="00205E6A" w:rsidRDefault="00205E6A" w:rsidP="00205E6A">
      <w:pPr>
        <w:numPr>
          <w:ilvl w:val="0"/>
          <w:numId w:val="24"/>
        </w:numPr>
        <w:spacing w:after="0"/>
        <w:rPr>
          <w:rFonts w:eastAsia="Times New Roman"/>
          <w:i/>
        </w:rPr>
      </w:pPr>
      <w:r w:rsidRPr="00205E6A">
        <w:rPr>
          <w:rFonts w:eastAsia="Times New Roman"/>
          <w:i/>
        </w:rPr>
        <w:t>Rel-15 feature for 64QAM for non-repeated unicast PDSCH in CE mode A</w:t>
      </w:r>
    </w:p>
    <w:p w:rsidR="00205E6A" w:rsidRPr="00205E6A" w:rsidRDefault="00205E6A" w:rsidP="00205E6A">
      <w:pPr>
        <w:numPr>
          <w:ilvl w:val="0"/>
          <w:numId w:val="24"/>
        </w:numPr>
        <w:spacing w:after="0"/>
        <w:rPr>
          <w:rFonts w:eastAsia="Times New Roman"/>
          <w:i/>
        </w:rPr>
      </w:pPr>
      <w:r w:rsidRPr="00205E6A">
        <w:rPr>
          <w:rFonts w:eastAsia="Times New Roman"/>
          <w:i/>
        </w:rPr>
        <w:t>Rel-15 feature for uplink HARQ-ACK feedback in DCI in CE mode A/B</w:t>
      </w:r>
    </w:p>
    <w:p w:rsidR="00205E6A" w:rsidRPr="00205E6A" w:rsidRDefault="00205E6A" w:rsidP="00205E6A">
      <w:pPr>
        <w:rPr>
          <w:i/>
          <w:lang w:eastAsia="x-none"/>
        </w:rPr>
      </w:pPr>
      <w:r w:rsidRPr="00205E6A">
        <w:rPr>
          <w:i/>
          <w:lang w:eastAsia="x-none"/>
        </w:rPr>
        <w:t>Companies are encouraged to provide their preference on this issue.</w:t>
      </w:r>
    </w:p>
    <w:p w:rsidR="00205E6A" w:rsidRPr="00205E6A" w:rsidRDefault="00205E6A" w:rsidP="00205E6A">
      <w:pPr>
        <w:pStyle w:val="Proposal"/>
        <w:overflowPunct/>
        <w:autoSpaceDE/>
        <w:autoSpaceDN/>
        <w:adjustRightInd/>
        <w:spacing w:after="0"/>
        <w:jc w:val="left"/>
        <w:textAlignment w:val="auto"/>
        <w:rPr>
          <w:i/>
        </w:rPr>
      </w:pPr>
      <w:r w:rsidRPr="00205E6A">
        <w:rPr>
          <w:i/>
          <w:highlight w:val="green"/>
        </w:rPr>
        <w:t>Agreement</w:t>
      </w:r>
    </w:p>
    <w:p w:rsidR="00205E6A" w:rsidRPr="00205E6A" w:rsidRDefault="00205E6A" w:rsidP="00205E6A">
      <w:pPr>
        <w:rPr>
          <w:i/>
        </w:rPr>
      </w:pPr>
      <w:r w:rsidRPr="00205E6A">
        <w:rPr>
          <w:rFonts w:cs="Arial"/>
          <w:i/>
        </w:rPr>
        <w:t xml:space="preserve">For unicast, the UE is configured for interleaved </w:t>
      </w:r>
      <w:r w:rsidRPr="00205E6A">
        <w:rPr>
          <w:i/>
        </w:rPr>
        <w:t xml:space="preserve">transmission of subframe repetitions </w:t>
      </w:r>
      <w:r w:rsidRPr="00205E6A">
        <w:rPr>
          <w:rFonts w:cs="Arial"/>
          <w:i/>
        </w:rPr>
        <w:t>of the respective TBs separately for DL and UL via RRC signaling</w:t>
      </w:r>
      <w:r w:rsidRPr="00205E6A">
        <w:rPr>
          <w:i/>
        </w:rPr>
        <w:t>.</w:t>
      </w:r>
    </w:p>
    <w:p w:rsidR="00205E6A" w:rsidRPr="00205E6A" w:rsidRDefault="00205E6A" w:rsidP="00205E6A">
      <w:pPr>
        <w:pStyle w:val="Proposal"/>
        <w:overflowPunct/>
        <w:autoSpaceDE/>
        <w:autoSpaceDN/>
        <w:adjustRightInd/>
        <w:spacing w:after="0"/>
        <w:jc w:val="left"/>
        <w:textAlignment w:val="auto"/>
        <w:rPr>
          <w:i/>
          <w:highlight w:val="green"/>
        </w:rPr>
      </w:pPr>
      <w:r w:rsidRPr="00205E6A">
        <w:rPr>
          <w:i/>
          <w:highlight w:val="green"/>
        </w:rPr>
        <w:t xml:space="preserve">Agreement </w:t>
      </w:r>
    </w:p>
    <w:p w:rsidR="00205E6A" w:rsidRPr="00205E6A" w:rsidRDefault="00205E6A" w:rsidP="00205E6A">
      <w:pPr>
        <w:spacing w:after="0"/>
        <w:rPr>
          <w:rFonts w:cs="Arial"/>
          <w:i/>
        </w:rPr>
      </w:pPr>
      <w:r w:rsidRPr="00205E6A">
        <w:rPr>
          <w:rFonts w:cs="Arial"/>
          <w:i/>
        </w:rPr>
        <w:t>For CE mode A, HARQ ACK/NACK feedback bundling on PUCCH can be enabled or disabled by [RRC and/or DCI], when multiple DL transport blocks are assigned by a single DCI (details FFS). If the network does not enable it, each TB has its own separately encoded HARQ ACK/NACK feedback</w:t>
      </w:r>
    </w:p>
    <w:p w:rsidR="00205E6A" w:rsidRPr="00205E6A" w:rsidRDefault="00205E6A" w:rsidP="00205E6A">
      <w:pPr>
        <w:numPr>
          <w:ilvl w:val="0"/>
          <w:numId w:val="24"/>
        </w:numPr>
        <w:rPr>
          <w:i/>
          <w:lang w:eastAsia="x-none"/>
        </w:rPr>
      </w:pPr>
      <w:r w:rsidRPr="00205E6A">
        <w:rPr>
          <w:rFonts w:cs="Arial"/>
          <w:i/>
        </w:rPr>
        <w:t>FFS: Maximum bundle size</w:t>
      </w:r>
    </w:p>
    <w:p w:rsidR="00205E6A" w:rsidRPr="00205E6A" w:rsidRDefault="00205E6A" w:rsidP="00205E6A">
      <w:pPr>
        <w:pStyle w:val="Proposal"/>
        <w:overflowPunct/>
        <w:autoSpaceDE/>
        <w:autoSpaceDN/>
        <w:adjustRightInd/>
        <w:spacing w:after="0"/>
        <w:jc w:val="left"/>
        <w:textAlignment w:val="auto"/>
        <w:rPr>
          <w:i/>
          <w:highlight w:val="green"/>
        </w:rPr>
      </w:pPr>
      <w:r w:rsidRPr="00205E6A">
        <w:rPr>
          <w:i/>
          <w:highlight w:val="green"/>
        </w:rPr>
        <w:t xml:space="preserve">Agreement </w:t>
      </w:r>
    </w:p>
    <w:p w:rsidR="00205E6A" w:rsidRPr="00205E6A" w:rsidRDefault="00205E6A" w:rsidP="00205E6A">
      <w:pPr>
        <w:rPr>
          <w:i/>
        </w:rPr>
      </w:pPr>
      <w:r w:rsidRPr="00205E6A">
        <w:rPr>
          <w:i/>
        </w:rPr>
        <w:t>For the DL unicast for a UE, when multiple TBs are scheduled by one DCI, the parameter value for number of PDSCH repetitions is the same across all the TBs scheduled by that DCI, and there is only a single parameter field for number of MPDCCH repetitions and only a single parameter field for SRS request.</w:t>
      </w:r>
    </w:p>
    <w:p w:rsidR="00205E6A" w:rsidRPr="00205E6A" w:rsidRDefault="00205E6A" w:rsidP="00205E6A">
      <w:pPr>
        <w:pStyle w:val="Proposal"/>
        <w:overflowPunct/>
        <w:autoSpaceDE/>
        <w:autoSpaceDN/>
        <w:adjustRightInd/>
        <w:spacing w:after="0"/>
        <w:jc w:val="left"/>
        <w:textAlignment w:val="auto"/>
        <w:rPr>
          <w:i/>
          <w:highlight w:val="green"/>
        </w:rPr>
      </w:pPr>
      <w:r w:rsidRPr="00205E6A">
        <w:rPr>
          <w:i/>
          <w:highlight w:val="green"/>
        </w:rPr>
        <w:t xml:space="preserve">Agreement </w:t>
      </w:r>
    </w:p>
    <w:p w:rsidR="00205E6A" w:rsidRPr="00205E6A" w:rsidRDefault="00205E6A" w:rsidP="00205E6A">
      <w:pPr>
        <w:rPr>
          <w:i/>
          <w:lang w:eastAsia="x-none"/>
        </w:rPr>
      </w:pPr>
      <w:r w:rsidRPr="00205E6A">
        <w:rPr>
          <w:i/>
        </w:rPr>
        <w:t>For scheduling of multiple TBs with SC-MTCH, the same parameter values for {</w:t>
      </w:r>
      <w:r w:rsidRPr="00205E6A">
        <w:rPr>
          <w:rFonts w:cs="Arial"/>
          <w:i/>
        </w:rPr>
        <w:t>MCS, resource assignment, number of repetitions}</w:t>
      </w:r>
      <w:r w:rsidRPr="00205E6A">
        <w:rPr>
          <w:i/>
        </w:rPr>
        <w:t xml:space="preserve"> is used for all TBs</w:t>
      </w:r>
    </w:p>
    <w:p w:rsidR="00036740" w:rsidRPr="00205E6A" w:rsidRDefault="00036740" w:rsidP="00E75D09">
      <w:pPr>
        <w:spacing w:line="276" w:lineRule="auto"/>
      </w:pPr>
    </w:p>
    <w:p w:rsidR="00036740" w:rsidRPr="004803D4" w:rsidRDefault="00036740" w:rsidP="00E75D09">
      <w:pPr>
        <w:spacing w:line="276" w:lineRule="auto"/>
      </w:pPr>
      <w:r w:rsidRPr="004803D4">
        <w:rPr>
          <w:rFonts w:hint="eastAsia"/>
        </w:rPr>
        <w:t xml:space="preserve">In this contribution, the design of scheduling multiple DL/UL transport blocks with single DCI for MTC </w:t>
      </w:r>
      <w:r w:rsidR="008614BC" w:rsidRPr="004803D4">
        <w:rPr>
          <w:rFonts w:hint="eastAsia"/>
        </w:rPr>
        <w:t>is</w:t>
      </w:r>
      <w:r w:rsidRPr="004803D4">
        <w:rPr>
          <w:rFonts w:hint="eastAsia"/>
        </w:rPr>
        <w:t xml:space="preserve"> discussed.</w:t>
      </w:r>
    </w:p>
    <w:p w:rsidR="00036740" w:rsidRPr="004803D4" w:rsidRDefault="00036740" w:rsidP="00E82985">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sidRPr="004803D4">
        <w:rPr>
          <w:rFonts w:eastAsia="宋体" w:hint="eastAsia"/>
          <w:color w:val="000000"/>
          <w:sz w:val="32"/>
          <w:lang w:val="en-US" w:eastAsia="zh-CN"/>
        </w:rPr>
        <w:t>2</w:t>
      </w:r>
      <w:r w:rsidR="00217898" w:rsidRPr="004803D4">
        <w:rPr>
          <w:rFonts w:eastAsia="宋体" w:hint="eastAsia"/>
          <w:color w:val="000000"/>
          <w:sz w:val="32"/>
          <w:lang w:val="en-US" w:eastAsia="zh-CN"/>
        </w:rPr>
        <w:t>.</w:t>
      </w:r>
      <w:r w:rsidRPr="004803D4">
        <w:rPr>
          <w:rFonts w:eastAsia="宋体" w:hint="eastAsia"/>
          <w:color w:val="000000"/>
          <w:sz w:val="32"/>
          <w:lang w:val="en-US" w:eastAsia="zh-CN"/>
        </w:rPr>
        <w:t xml:space="preserve"> Scheduling of multiple transport blocks for unicast</w:t>
      </w:r>
    </w:p>
    <w:p w:rsidR="00036740" w:rsidRPr="004803D4" w:rsidRDefault="00036740" w:rsidP="00625F45">
      <w:pPr>
        <w:spacing w:line="276" w:lineRule="auto"/>
      </w:pPr>
      <w:r w:rsidRPr="004803D4">
        <w:rPr>
          <w:rFonts w:hint="eastAsia"/>
        </w:rPr>
        <w:t xml:space="preserve">For dynamic scheduling in legacy LTE, one DCI grant allocates resource for a single transport block. Multi-subframe scheduling (MSF) for LAA uplink transmission was introduced in Rel-14 to enable scheduling of multiple UL transport </w:t>
      </w:r>
      <w:r w:rsidRPr="004803D4">
        <w:rPr>
          <w:rFonts w:hint="eastAsia"/>
        </w:rPr>
        <w:lastRenderedPageBreak/>
        <w:t xml:space="preserve">blocks. One MSF DCI schedules consecutive subframes for PUSCH transmission with single transport block per subframe (two transport blocks per subframe is also supported). Some scheduling information that introduced or modified to support MSF in the DCI </w:t>
      </w:r>
      <w:r w:rsidRPr="004803D4">
        <w:t>w</w:t>
      </w:r>
      <w:r w:rsidRPr="004803D4">
        <w:rPr>
          <w:rFonts w:hint="eastAsia"/>
        </w:rPr>
        <w:t>as listed as the following:</w:t>
      </w:r>
    </w:p>
    <w:p w:rsidR="00036740" w:rsidRPr="004803D4" w:rsidRDefault="00036740" w:rsidP="007D6C7E">
      <w:pPr>
        <w:pStyle w:val="ListParagraph"/>
        <w:numPr>
          <w:ilvl w:val="0"/>
          <w:numId w:val="12"/>
        </w:numPr>
        <w:spacing w:line="276" w:lineRule="auto"/>
        <w:ind w:firstLineChars="0"/>
      </w:pPr>
      <w:r w:rsidRPr="004803D4">
        <w:rPr>
          <w:rFonts w:hint="eastAsia"/>
          <w:lang w:eastAsia="zh-CN"/>
        </w:rPr>
        <w:t>T</w:t>
      </w:r>
      <w:r w:rsidRPr="004803D4">
        <w:rPr>
          <w:rFonts w:hint="eastAsia"/>
        </w:rPr>
        <w:t xml:space="preserve">he number of </w:t>
      </w:r>
      <w:r w:rsidRPr="004803D4">
        <w:rPr>
          <w:rFonts w:hint="eastAsia"/>
          <w:lang w:eastAsia="zh-CN"/>
        </w:rPr>
        <w:t xml:space="preserve">actual </w:t>
      </w:r>
      <w:r w:rsidRPr="004803D4">
        <w:t>scheduled</w:t>
      </w:r>
      <w:r w:rsidRPr="004803D4">
        <w:rPr>
          <w:rFonts w:hint="eastAsia"/>
        </w:rPr>
        <w:t xml:space="preserve"> subframes</w:t>
      </w:r>
      <w:r w:rsidRPr="004803D4">
        <w:rPr>
          <w:rFonts w:hint="eastAsia"/>
          <w:lang w:eastAsia="zh-CN"/>
        </w:rPr>
        <w:t xml:space="preserve"> in the DCI;</w:t>
      </w:r>
    </w:p>
    <w:p w:rsidR="00036740" w:rsidRPr="004803D4" w:rsidRDefault="00036740" w:rsidP="007D6C7E">
      <w:pPr>
        <w:pStyle w:val="ListParagraph"/>
        <w:numPr>
          <w:ilvl w:val="0"/>
          <w:numId w:val="12"/>
        </w:numPr>
        <w:spacing w:line="276" w:lineRule="auto"/>
        <w:ind w:firstLineChars="0"/>
      </w:pPr>
      <w:r w:rsidRPr="004803D4">
        <w:rPr>
          <w:rFonts w:hint="eastAsia"/>
        </w:rPr>
        <w:t>HARQ process ID</w:t>
      </w:r>
      <w:r w:rsidR="00A318DD" w:rsidRPr="004803D4">
        <w:rPr>
          <w:rFonts w:hint="eastAsia"/>
        </w:rPr>
        <w:t xml:space="preserve"> </w:t>
      </w:r>
      <w:r w:rsidR="00A318DD" w:rsidRPr="004803D4">
        <w:rPr>
          <w:rFonts w:hint="eastAsia"/>
          <w:lang w:eastAsia="zh-CN"/>
        </w:rPr>
        <w:t>for every subframe</w:t>
      </w:r>
      <w:r w:rsidRPr="004803D4">
        <w:rPr>
          <w:rFonts w:hint="eastAsia"/>
          <w:lang w:eastAsia="zh-CN"/>
        </w:rPr>
        <w:t xml:space="preserve">: HARQ ID </w:t>
      </w:r>
      <w:r w:rsidRPr="004803D4">
        <w:rPr>
          <w:rFonts w:hint="eastAsia"/>
        </w:rPr>
        <w:t>for the first subframe</w:t>
      </w:r>
      <w:r w:rsidRPr="004803D4">
        <w:rPr>
          <w:rFonts w:hint="eastAsia"/>
          <w:lang w:eastAsia="zh-CN"/>
        </w:rPr>
        <w:t xml:space="preserve"> is indicated in DCI</w:t>
      </w:r>
      <w:r w:rsidRPr="004803D4">
        <w:rPr>
          <w:rFonts w:hint="eastAsia"/>
        </w:rPr>
        <w:t>,</w:t>
      </w:r>
      <w:r w:rsidRPr="004803D4">
        <w:rPr>
          <w:rFonts w:hint="eastAsia"/>
          <w:lang w:eastAsia="zh-CN"/>
        </w:rPr>
        <w:t xml:space="preserve"> and the HARQ IDs for the subsequent subframes are consecutive with the indicated HARQ ID (modulo max number of HARQ processes);</w:t>
      </w:r>
    </w:p>
    <w:p w:rsidR="00036740" w:rsidRPr="004803D4" w:rsidRDefault="00036740" w:rsidP="007D6C7E">
      <w:pPr>
        <w:pStyle w:val="ListParagraph"/>
        <w:numPr>
          <w:ilvl w:val="0"/>
          <w:numId w:val="12"/>
        </w:numPr>
        <w:spacing w:line="276" w:lineRule="auto"/>
        <w:ind w:firstLineChars="0"/>
      </w:pPr>
      <w:r w:rsidRPr="004803D4">
        <w:rPr>
          <w:rFonts w:hint="eastAsia"/>
          <w:lang w:eastAsia="zh-CN"/>
        </w:rPr>
        <w:t>1-bit RV value per scheduled subframe;</w:t>
      </w:r>
    </w:p>
    <w:p w:rsidR="00036740" w:rsidRPr="004803D4" w:rsidRDefault="00036740" w:rsidP="007D6C7E">
      <w:pPr>
        <w:pStyle w:val="ListParagraph"/>
        <w:numPr>
          <w:ilvl w:val="0"/>
          <w:numId w:val="12"/>
        </w:numPr>
        <w:spacing w:line="276" w:lineRule="auto"/>
        <w:ind w:firstLineChars="0"/>
      </w:pPr>
      <w:r w:rsidRPr="004803D4">
        <w:rPr>
          <w:rFonts w:hint="eastAsia"/>
          <w:lang w:eastAsia="zh-CN"/>
        </w:rPr>
        <w:t>1-bit NDI value per scheduled subframe.</w:t>
      </w:r>
    </w:p>
    <w:p w:rsidR="00036740" w:rsidRPr="004803D4" w:rsidRDefault="00036740" w:rsidP="00625F45">
      <w:pPr>
        <w:spacing w:line="276" w:lineRule="auto"/>
        <w:jc w:val="center"/>
      </w:pPr>
      <w:r w:rsidRPr="004803D4">
        <w:object w:dxaOrig="4860" w:dyaOrig="2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1pt;height:72.85pt" o:ole="">
            <v:imagedata r:id="rId9" o:title=""/>
          </v:shape>
          <o:OLEObject Type="Embed" ProgID="Visio.Drawing.15" ShapeID="_x0000_i1025" DrawAspect="Content" ObjectID="_1618335079" r:id="rId10"/>
        </w:object>
      </w:r>
    </w:p>
    <w:p w:rsidR="00036740" w:rsidRPr="004803D4" w:rsidRDefault="00036740" w:rsidP="00625F45">
      <w:pPr>
        <w:spacing w:line="276" w:lineRule="auto"/>
        <w:jc w:val="center"/>
      </w:pPr>
      <w:r w:rsidRPr="004803D4">
        <w:rPr>
          <w:rFonts w:hint="eastAsia"/>
        </w:rPr>
        <w:t>Figure 1 MSF for LAA uplink</w:t>
      </w:r>
    </w:p>
    <w:p w:rsidR="001D5658" w:rsidRPr="004803D4" w:rsidRDefault="00036740" w:rsidP="00625F45">
      <w:pPr>
        <w:spacing w:line="276" w:lineRule="auto"/>
      </w:pPr>
      <w:r w:rsidRPr="004803D4">
        <w:rPr>
          <w:rFonts w:hint="eastAsia"/>
        </w:rPr>
        <w:t>Similarly, MSF-like mechanism can be considered for MTC to support scheduling of multiple transport blocks within one DCI.</w:t>
      </w:r>
      <w:r w:rsidR="001D5658" w:rsidRPr="004803D4">
        <w:rPr>
          <w:rFonts w:hint="eastAsia"/>
        </w:rPr>
        <w:t xml:space="preserve"> A new DCI format carrying resource allocation for multiple transport blocks can be introduced</w:t>
      </w:r>
      <w:r w:rsidR="00E3155E" w:rsidRPr="004803D4">
        <w:rPr>
          <w:rFonts w:hint="eastAsia"/>
        </w:rPr>
        <w:t>, in which</w:t>
      </w:r>
      <w:r w:rsidR="001D5658" w:rsidRPr="004803D4">
        <w:rPr>
          <w:rFonts w:hint="eastAsia"/>
        </w:rPr>
        <w:t xml:space="preserve"> the number of actual scheduled transport blocks and the scheduling information for each transport block</w:t>
      </w:r>
      <w:r w:rsidR="00E3155E" w:rsidRPr="004803D4">
        <w:rPr>
          <w:rFonts w:hint="eastAsia"/>
        </w:rPr>
        <w:t xml:space="preserve"> are indicated</w:t>
      </w:r>
      <w:r w:rsidR="001D5658" w:rsidRPr="004803D4">
        <w:rPr>
          <w:rFonts w:hint="eastAsia"/>
        </w:rPr>
        <w:t xml:space="preserve">. </w:t>
      </w:r>
    </w:p>
    <w:p w:rsidR="00757C98" w:rsidRPr="004803D4" w:rsidRDefault="00757C98" w:rsidP="004E046D">
      <w:pPr>
        <w:spacing w:line="276" w:lineRule="auto"/>
      </w:pPr>
    </w:p>
    <w:p w:rsidR="003615EB" w:rsidRPr="004803D4" w:rsidRDefault="00C83C95" w:rsidP="004E046D">
      <w:pPr>
        <w:spacing w:line="276" w:lineRule="auto"/>
        <w:rPr>
          <w:b/>
        </w:rPr>
      </w:pPr>
      <w:r w:rsidRPr="004803D4">
        <w:rPr>
          <w:rFonts w:hint="eastAsia"/>
        </w:rPr>
        <w:t xml:space="preserve">Handling of HARQ </w:t>
      </w:r>
      <w:r w:rsidR="00136E69" w:rsidRPr="004803D4">
        <w:rPr>
          <w:rFonts w:hint="eastAsia"/>
        </w:rPr>
        <w:t xml:space="preserve">retransmission </w:t>
      </w:r>
      <w:r w:rsidRPr="004803D4">
        <w:rPr>
          <w:rFonts w:hint="eastAsia"/>
        </w:rPr>
        <w:t xml:space="preserve">is </w:t>
      </w:r>
      <w:r w:rsidR="000D5E77" w:rsidRPr="004803D4">
        <w:rPr>
          <w:rFonts w:hint="eastAsia"/>
        </w:rPr>
        <w:t xml:space="preserve">the key </w:t>
      </w:r>
      <w:r w:rsidR="001D5658" w:rsidRPr="004803D4">
        <w:rPr>
          <w:rFonts w:hint="eastAsia"/>
        </w:rPr>
        <w:t>issue for scheduling of multiple transport blocks</w:t>
      </w:r>
      <w:r w:rsidRPr="004803D4">
        <w:rPr>
          <w:rFonts w:hint="eastAsia"/>
        </w:rPr>
        <w:t>.</w:t>
      </w:r>
      <w:r w:rsidR="001D5658" w:rsidRPr="004803D4">
        <w:rPr>
          <w:rFonts w:hint="eastAsia"/>
        </w:rPr>
        <w:t xml:space="preserve"> </w:t>
      </w:r>
    </w:p>
    <w:p w:rsidR="00C1513E" w:rsidRPr="004803D4" w:rsidRDefault="00C1513E" w:rsidP="001D5658">
      <w:pPr>
        <w:spacing w:line="276" w:lineRule="auto"/>
      </w:pPr>
      <w:r w:rsidRPr="004803D4">
        <w:rPr>
          <w:rFonts w:hint="eastAsia"/>
        </w:rPr>
        <w:t>Mixed initial transmission and retransmission in single DCI should be supported</w:t>
      </w:r>
      <w:r w:rsidR="00F423A9" w:rsidRPr="004803D4">
        <w:rPr>
          <w:rFonts w:hint="eastAsia"/>
        </w:rPr>
        <w:t xml:space="preserve"> to reduce control signaling overhead</w:t>
      </w:r>
      <w:r w:rsidRPr="004803D4">
        <w:rPr>
          <w:rFonts w:hint="eastAsia"/>
        </w:rPr>
        <w:t xml:space="preserve">. Otherwise, the retransmissions of scheduled multiple transport blocks need fallback to legacy </w:t>
      </w:r>
      <w:r w:rsidR="000E2A5A" w:rsidRPr="004803D4">
        <w:rPr>
          <w:rFonts w:hint="eastAsia"/>
        </w:rPr>
        <w:t xml:space="preserve">single-TB </w:t>
      </w:r>
      <w:r w:rsidRPr="004803D4">
        <w:rPr>
          <w:rFonts w:hint="eastAsia"/>
        </w:rPr>
        <w:t xml:space="preserve">scheduling with multiple DCI grants, which will </w:t>
      </w:r>
      <w:r w:rsidR="003D6846" w:rsidRPr="004803D4">
        <w:rPr>
          <w:rFonts w:hint="eastAsia"/>
        </w:rPr>
        <w:t xml:space="preserve">significantly </w:t>
      </w:r>
      <w:r w:rsidRPr="004803D4">
        <w:rPr>
          <w:rFonts w:hint="eastAsia"/>
        </w:rPr>
        <w:t>reduce the gain of multi</w:t>
      </w:r>
      <w:r w:rsidR="000E2A5A" w:rsidRPr="004803D4">
        <w:rPr>
          <w:rFonts w:hint="eastAsia"/>
        </w:rPr>
        <w:t>-</w:t>
      </w:r>
      <w:r w:rsidRPr="004803D4">
        <w:rPr>
          <w:rFonts w:hint="eastAsia"/>
        </w:rPr>
        <w:t>TB</w:t>
      </w:r>
      <w:r w:rsidR="000E2A5A" w:rsidRPr="004803D4">
        <w:rPr>
          <w:rFonts w:hint="eastAsia"/>
        </w:rPr>
        <w:t xml:space="preserve"> scheduling</w:t>
      </w:r>
      <w:r w:rsidR="003D6846" w:rsidRPr="004803D4">
        <w:rPr>
          <w:rFonts w:hint="eastAsia"/>
        </w:rPr>
        <w:t>.</w:t>
      </w:r>
      <w:r w:rsidR="00CF198F" w:rsidRPr="004803D4">
        <w:rPr>
          <w:rFonts w:hint="eastAsia"/>
        </w:rPr>
        <w:t xml:space="preserve"> Furthermore, compared with scheduling initial transmission and retransmission with two separate DCIs, mixed initial transmission and retransmission </w:t>
      </w:r>
      <w:r w:rsidR="004E046D" w:rsidRPr="004803D4">
        <w:rPr>
          <w:rFonts w:hint="eastAsia"/>
        </w:rPr>
        <w:t xml:space="preserve">with single DCI still can </w:t>
      </w:r>
      <w:r w:rsidR="00CF198F" w:rsidRPr="004803D4">
        <w:rPr>
          <w:rFonts w:hint="eastAsia"/>
        </w:rPr>
        <w:t>reduce the overhead of control signal.</w:t>
      </w:r>
    </w:p>
    <w:p w:rsidR="00C1513E" w:rsidRPr="004803D4" w:rsidRDefault="003D6846" w:rsidP="001D5658">
      <w:pPr>
        <w:spacing w:line="276" w:lineRule="auto"/>
      </w:pPr>
      <w:r w:rsidRPr="004803D4">
        <w:rPr>
          <w:rFonts w:hint="eastAsia"/>
        </w:rPr>
        <w:t xml:space="preserve">In legacy MTC system, </w:t>
      </w:r>
      <w:r w:rsidR="00136E69" w:rsidRPr="004803D4">
        <w:rPr>
          <w:rFonts w:hint="eastAsia"/>
        </w:rPr>
        <w:t xml:space="preserve">HARQ retransmission for </w:t>
      </w:r>
      <w:r w:rsidR="003C3898" w:rsidRPr="004803D4">
        <w:rPr>
          <w:rFonts w:hint="eastAsia"/>
        </w:rPr>
        <w:t xml:space="preserve">PUSCH is triggered by UL grant, in which NDI field is used to </w:t>
      </w:r>
      <w:r w:rsidR="00904DEE" w:rsidRPr="004803D4">
        <w:rPr>
          <w:rFonts w:hint="eastAsia"/>
        </w:rPr>
        <w:t xml:space="preserve">indicate </w:t>
      </w:r>
      <w:r w:rsidR="001D5658" w:rsidRPr="004803D4">
        <w:rPr>
          <w:rFonts w:hint="eastAsia"/>
        </w:rPr>
        <w:t xml:space="preserve">HARQ-ACK </w:t>
      </w:r>
      <w:r w:rsidR="001D5658" w:rsidRPr="004803D4">
        <w:t>feedback</w:t>
      </w:r>
      <w:r w:rsidR="001D5658" w:rsidRPr="004803D4">
        <w:rPr>
          <w:rFonts w:hint="eastAsia"/>
        </w:rPr>
        <w:t xml:space="preserve"> </w:t>
      </w:r>
      <w:r w:rsidR="00904DEE" w:rsidRPr="004803D4">
        <w:rPr>
          <w:rFonts w:hint="eastAsia"/>
        </w:rPr>
        <w:t>implicitly</w:t>
      </w:r>
      <w:r w:rsidR="001D5658" w:rsidRPr="004803D4">
        <w:rPr>
          <w:rFonts w:hint="eastAsia"/>
        </w:rPr>
        <w:t xml:space="preserve">. </w:t>
      </w:r>
      <w:r w:rsidR="00136E69" w:rsidRPr="004803D4">
        <w:rPr>
          <w:rFonts w:hint="eastAsia"/>
        </w:rPr>
        <w:t xml:space="preserve">This mechanism can be </w:t>
      </w:r>
      <w:r w:rsidR="00904DEE" w:rsidRPr="004803D4">
        <w:rPr>
          <w:rFonts w:hint="eastAsia"/>
        </w:rPr>
        <w:t>easily re</w:t>
      </w:r>
      <w:r w:rsidR="00136E69" w:rsidRPr="004803D4">
        <w:rPr>
          <w:rFonts w:hint="eastAsia"/>
        </w:rPr>
        <w:t xml:space="preserve">used </w:t>
      </w:r>
      <w:r w:rsidR="00894414" w:rsidRPr="004803D4">
        <w:rPr>
          <w:rFonts w:hint="eastAsia"/>
        </w:rPr>
        <w:t>in DCI design of multi-TB scheduling</w:t>
      </w:r>
      <w:r w:rsidR="001D5658" w:rsidRPr="004803D4">
        <w:rPr>
          <w:rFonts w:hint="eastAsia"/>
        </w:rPr>
        <w:t xml:space="preserve">. </w:t>
      </w:r>
      <w:r w:rsidR="00136E69" w:rsidRPr="004803D4">
        <w:rPr>
          <w:rFonts w:hint="eastAsia"/>
        </w:rPr>
        <w:t>A</w:t>
      </w:r>
      <w:r w:rsidR="001D5658" w:rsidRPr="004803D4">
        <w:rPr>
          <w:rFonts w:hint="eastAsia"/>
        </w:rPr>
        <w:t xml:space="preserve"> NDI bitmap with 1 bit per transport block can be carried in DCI to indicate the initial transmission or retransmission for each transport block. </w:t>
      </w:r>
    </w:p>
    <w:p w:rsidR="00894414" w:rsidRPr="004803D4" w:rsidRDefault="00894414" w:rsidP="00894414">
      <w:pPr>
        <w:spacing w:line="276" w:lineRule="auto"/>
        <w:rPr>
          <w:b/>
        </w:rPr>
      </w:pPr>
      <w:r w:rsidRPr="004803D4">
        <w:rPr>
          <w:rFonts w:hint="eastAsia"/>
          <w:b/>
        </w:rPr>
        <w:t xml:space="preserve">Proposal 1: Scheduling of </w:t>
      </w:r>
      <w:r w:rsidR="00CD0ABA">
        <w:rPr>
          <w:rFonts w:hint="eastAsia"/>
          <w:b/>
        </w:rPr>
        <w:t xml:space="preserve">both </w:t>
      </w:r>
      <w:r w:rsidRPr="004803D4">
        <w:rPr>
          <w:rFonts w:hint="eastAsia"/>
          <w:b/>
        </w:rPr>
        <w:t>initial transmissions and retransmissions of multiple transport blocks in the same DCI should be supported.</w:t>
      </w:r>
    </w:p>
    <w:p w:rsidR="00894414" w:rsidRPr="004803D4" w:rsidRDefault="00894414" w:rsidP="00894414">
      <w:pPr>
        <w:spacing w:line="276" w:lineRule="auto"/>
        <w:rPr>
          <w:b/>
        </w:rPr>
      </w:pPr>
      <w:r w:rsidRPr="004803D4">
        <w:rPr>
          <w:rFonts w:hint="eastAsia"/>
          <w:b/>
        </w:rPr>
        <w:t>Proposal 2: NDI bitmap with 1 bit per TB in UL/DL grant is used to schedule the initial transmission or retransmission of multiple UL/DL transport blocks.</w:t>
      </w:r>
    </w:p>
    <w:p w:rsidR="00894414" w:rsidRPr="004803D4" w:rsidRDefault="00894414" w:rsidP="00894414">
      <w:pPr>
        <w:spacing w:line="276" w:lineRule="auto"/>
      </w:pPr>
    </w:p>
    <w:p w:rsidR="007D581D" w:rsidRPr="004803D4" w:rsidRDefault="007D581D" w:rsidP="007D581D">
      <w:pPr>
        <w:spacing w:line="276" w:lineRule="auto"/>
      </w:pPr>
      <w:r w:rsidRPr="004803D4">
        <w:rPr>
          <w:rFonts w:hint="eastAsia"/>
        </w:rPr>
        <w:t xml:space="preserve">When multiple </w:t>
      </w:r>
      <w:r w:rsidR="007C0FDC" w:rsidRPr="004803D4">
        <w:rPr>
          <w:rFonts w:hint="eastAsia"/>
        </w:rPr>
        <w:t xml:space="preserve">transport blocks </w:t>
      </w:r>
      <w:r w:rsidRPr="004803D4">
        <w:rPr>
          <w:rFonts w:hint="eastAsia"/>
        </w:rPr>
        <w:t xml:space="preserve">corresponding to multiple HARQ processes are scheduled, in order to support flexible </w:t>
      </w:r>
      <w:r w:rsidRPr="004803D4">
        <w:t>scheduling</w:t>
      </w:r>
      <w:r w:rsidRPr="004803D4">
        <w:rPr>
          <w:rFonts w:hint="eastAsia"/>
        </w:rPr>
        <w:t xml:space="preserve">, dynamic indication of HARQ ID </w:t>
      </w:r>
      <w:r w:rsidR="007C0FDC" w:rsidRPr="004803D4">
        <w:rPr>
          <w:rFonts w:hint="eastAsia"/>
        </w:rPr>
        <w:t xml:space="preserve">of each actual scheduled TB should be designed rather than using </w:t>
      </w:r>
      <w:r w:rsidRPr="004803D4">
        <w:rPr>
          <w:rFonts w:hint="eastAsia"/>
        </w:rPr>
        <w:t xml:space="preserve">fixed mapping between transport block and HARQ ID. </w:t>
      </w:r>
    </w:p>
    <w:p w:rsidR="007D581D" w:rsidRPr="004803D4" w:rsidRDefault="007C0FDC" w:rsidP="007C0FDC">
      <w:pPr>
        <w:spacing w:line="276" w:lineRule="auto"/>
      </w:pPr>
      <w:r w:rsidRPr="004803D4">
        <w:rPr>
          <w:rFonts w:hint="eastAsia"/>
        </w:rPr>
        <w:t xml:space="preserve">The overhead of HARQ ID indication needs to be carefully </w:t>
      </w:r>
      <w:r w:rsidRPr="004803D4">
        <w:t>controlled</w:t>
      </w:r>
      <w:r w:rsidRPr="004803D4">
        <w:rPr>
          <w:rFonts w:hint="eastAsia"/>
        </w:rPr>
        <w:t xml:space="preserve"> to avoid DCI size increasing. Similarly as LAA MSF, </w:t>
      </w:r>
      <w:r w:rsidR="007D581D" w:rsidRPr="004803D4">
        <w:rPr>
          <w:rFonts w:hint="eastAsia"/>
        </w:rPr>
        <w:t xml:space="preserve">one simple solution is </w:t>
      </w:r>
      <w:r w:rsidRPr="004803D4">
        <w:rPr>
          <w:rFonts w:hint="eastAsia"/>
        </w:rPr>
        <w:t xml:space="preserve">to </w:t>
      </w:r>
      <w:r w:rsidR="007D581D" w:rsidRPr="004803D4">
        <w:rPr>
          <w:rFonts w:hint="eastAsia"/>
        </w:rPr>
        <w:t xml:space="preserve">explicitly </w:t>
      </w:r>
      <w:r w:rsidRPr="004803D4">
        <w:rPr>
          <w:rFonts w:hint="eastAsia"/>
        </w:rPr>
        <w:t xml:space="preserve">indicate </w:t>
      </w:r>
      <w:r w:rsidR="007D581D" w:rsidRPr="004803D4">
        <w:rPr>
          <w:rFonts w:hint="eastAsia"/>
        </w:rPr>
        <w:t xml:space="preserve">the HARQ ID of first </w:t>
      </w:r>
      <w:r w:rsidRPr="004803D4">
        <w:rPr>
          <w:rFonts w:hint="eastAsia"/>
        </w:rPr>
        <w:t xml:space="preserve">actual scheduled </w:t>
      </w:r>
      <w:r w:rsidR="007D581D" w:rsidRPr="004803D4">
        <w:rPr>
          <w:rFonts w:hint="eastAsia"/>
        </w:rPr>
        <w:t>transport block in DCI</w:t>
      </w:r>
      <w:r w:rsidRPr="004803D4">
        <w:rPr>
          <w:rFonts w:hint="eastAsia"/>
        </w:rPr>
        <w:t xml:space="preserve"> grant</w:t>
      </w:r>
      <w:r w:rsidR="007D581D" w:rsidRPr="004803D4">
        <w:rPr>
          <w:rFonts w:hint="eastAsia"/>
        </w:rPr>
        <w:t>, and the HARQ ID of subsequent transport blocks are consecutive</w:t>
      </w:r>
      <w:r w:rsidR="004477B2" w:rsidRPr="004803D4">
        <w:rPr>
          <w:rFonts w:hint="eastAsia"/>
        </w:rPr>
        <w:t xml:space="preserve"> (mod</w:t>
      </w:r>
      <w:r w:rsidR="00FD63EF" w:rsidRPr="004803D4">
        <w:rPr>
          <w:rFonts w:hint="eastAsia"/>
        </w:rPr>
        <w:t>ul</w:t>
      </w:r>
      <w:r w:rsidR="00F501D2" w:rsidRPr="004803D4">
        <w:rPr>
          <w:rFonts w:hint="eastAsia"/>
        </w:rPr>
        <w:t>o</w:t>
      </w:r>
      <w:r w:rsidR="004477B2" w:rsidRPr="004803D4">
        <w:rPr>
          <w:rFonts w:hint="eastAsia"/>
        </w:rPr>
        <w:t xml:space="preserve"> maximum number of HARQ processes)</w:t>
      </w:r>
      <w:r w:rsidR="007D581D" w:rsidRPr="004803D4">
        <w:rPr>
          <w:rFonts w:hint="eastAsia"/>
        </w:rPr>
        <w:t xml:space="preserve">, which is easy to be derived at UE side. </w:t>
      </w:r>
    </w:p>
    <w:p w:rsidR="007D581D" w:rsidRPr="004803D4" w:rsidRDefault="007D581D" w:rsidP="007D581D">
      <w:pPr>
        <w:spacing w:line="276" w:lineRule="auto"/>
        <w:rPr>
          <w:b/>
        </w:rPr>
      </w:pPr>
      <w:r w:rsidRPr="004803D4">
        <w:rPr>
          <w:rFonts w:hint="eastAsia"/>
          <w:b/>
        </w:rPr>
        <w:lastRenderedPageBreak/>
        <w:t xml:space="preserve">Proposal </w:t>
      </w:r>
      <w:r w:rsidR="004477B2" w:rsidRPr="004803D4">
        <w:rPr>
          <w:rFonts w:hint="eastAsia"/>
          <w:b/>
        </w:rPr>
        <w:t>3</w:t>
      </w:r>
      <w:r w:rsidRPr="004803D4">
        <w:rPr>
          <w:rFonts w:hint="eastAsia"/>
          <w:b/>
        </w:rPr>
        <w:t>: The HARQ ID corresponding to first actual scheduled TB is explicitly indicated in DCI</w:t>
      </w:r>
      <w:r w:rsidR="004477B2" w:rsidRPr="004803D4">
        <w:rPr>
          <w:rFonts w:hint="eastAsia"/>
          <w:b/>
        </w:rPr>
        <w:t xml:space="preserve"> grant</w:t>
      </w:r>
      <w:r w:rsidRPr="004803D4">
        <w:rPr>
          <w:rFonts w:hint="eastAsia"/>
          <w:b/>
        </w:rPr>
        <w:t xml:space="preserve">, and the HARQ IDs of the </w:t>
      </w:r>
      <w:r w:rsidR="00033C29" w:rsidRPr="004803D4">
        <w:rPr>
          <w:rFonts w:hint="eastAsia"/>
          <w:b/>
        </w:rPr>
        <w:t xml:space="preserve">subsequent </w:t>
      </w:r>
      <w:r w:rsidRPr="004803D4">
        <w:rPr>
          <w:rFonts w:hint="eastAsia"/>
          <w:b/>
        </w:rPr>
        <w:t>HARQ processes are consecutive.</w:t>
      </w:r>
    </w:p>
    <w:p w:rsidR="007D581D" w:rsidRPr="004803D4" w:rsidRDefault="007D581D" w:rsidP="00894414">
      <w:pPr>
        <w:spacing w:line="276" w:lineRule="auto"/>
      </w:pPr>
    </w:p>
    <w:p w:rsidR="002B1DD2" w:rsidRPr="004803D4" w:rsidRDefault="00136E69" w:rsidP="002B1DD2">
      <w:pPr>
        <w:spacing w:line="276" w:lineRule="auto"/>
      </w:pPr>
      <w:r w:rsidRPr="004803D4">
        <w:rPr>
          <w:rFonts w:hint="eastAsia"/>
        </w:rPr>
        <w:t>For DL transmission,</w:t>
      </w:r>
      <w:r w:rsidR="00AE4A18" w:rsidRPr="004803D4">
        <w:rPr>
          <w:rFonts w:hint="eastAsia"/>
        </w:rPr>
        <w:t xml:space="preserve"> </w:t>
      </w:r>
      <w:r w:rsidR="002B1DD2" w:rsidRPr="004803D4">
        <w:rPr>
          <w:rFonts w:hint="eastAsia"/>
        </w:rPr>
        <w:t xml:space="preserve">since HARQ-ACK feedback for DL is </w:t>
      </w:r>
      <w:r w:rsidR="00554F61" w:rsidRPr="004803D4">
        <w:rPr>
          <w:rFonts w:hint="eastAsia"/>
        </w:rPr>
        <w:t>explicitly indicated on</w:t>
      </w:r>
      <w:r w:rsidR="002B1DD2" w:rsidRPr="004803D4">
        <w:rPr>
          <w:rFonts w:hint="eastAsia"/>
        </w:rPr>
        <w:t xml:space="preserve"> PUCCH, the </w:t>
      </w:r>
      <w:r w:rsidR="00224783" w:rsidRPr="004803D4">
        <w:rPr>
          <w:rFonts w:hint="eastAsia"/>
        </w:rPr>
        <w:t xml:space="preserve">PUCCH </w:t>
      </w:r>
      <w:r w:rsidR="002B1DD2" w:rsidRPr="004803D4">
        <w:rPr>
          <w:rFonts w:hint="eastAsia"/>
        </w:rPr>
        <w:t>resource of HARQ-ACK feedback of multiple blocks should also be considered. If HARQ-ACK bundling or multiplexing is used, the legacy mechanism</w:t>
      </w:r>
      <w:r w:rsidR="00971FD2" w:rsidRPr="004803D4">
        <w:rPr>
          <w:rFonts w:hint="eastAsia"/>
        </w:rPr>
        <w:t xml:space="preserve"> of ACK/NACK resource scheduling</w:t>
      </w:r>
      <w:r w:rsidR="002B1DD2" w:rsidRPr="004803D4">
        <w:rPr>
          <w:rFonts w:hint="eastAsia"/>
        </w:rPr>
        <w:t xml:space="preserve"> could be reused. Otherwise if separately encoded HARQ-ACK feedback e.g. bitmap-based ACK/NACK feedback is configured, the PUCCH resource </w:t>
      </w:r>
      <w:r w:rsidR="00033C29" w:rsidRPr="004803D4">
        <w:rPr>
          <w:rFonts w:hint="eastAsia"/>
        </w:rPr>
        <w:t xml:space="preserve">of first TB </w:t>
      </w:r>
      <w:r w:rsidR="002B1DD2" w:rsidRPr="004803D4">
        <w:rPr>
          <w:rFonts w:hint="eastAsia"/>
        </w:rPr>
        <w:t>can be derived based on the resource of last DL transport block</w:t>
      </w:r>
      <w:r w:rsidR="00033C29" w:rsidRPr="004803D4">
        <w:rPr>
          <w:rFonts w:hint="eastAsia"/>
        </w:rPr>
        <w:t>, and the following TBs could use consecutive PUCCH resources</w:t>
      </w:r>
      <w:r w:rsidR="002B1DD2" w:rsidRPr="004803D4">
        <w:rPr>
          <w:rFonts w:hint="eastAsia"/>
        </w:rPr>
        <w:t xml:space="preserve">. For example, the scheduling delay between PUCCH and </w:t>
      </w:r>
      <w:r w:rsidR="000938DF" w:rsidRPr="004803D4">
        <w:rPr>
          <w:rFonts w:hint="eastAsia"/>
        </w:rPr>
        <w:t xml:space="preserve">the </w:t>
      </w:r>
      <w:r w:rsidR="002B1DD2" w:rsidRPr="004803D4">
        <w:rPr>
          <w:rFonts w:hint="eastAsia"/>
        </w:rPr>
        <w:t>last DL transport block can be indicated in DCI grant</w:t>
      </w:r>
      <w:r w:rsidR="007F69D8" w:rsidRPr="004803D4">
        <w:rPr>
          <w:rFonts w:hint="eastAsia"/>
        </w:rPr>
        <w:t xml:space="preserve"> for PUCCH resource scheduling</w:t>
      </w:r>
      <w:r w:rsidR="002B1DD2" w:rsidRPr="004803D4">
        <w:rPr>
          <w:rFonts w:hint="eastAsia"/>
        </w:rPr>
        <w:t>.</w:t>
      </w:r>
    </w:p>
    <w:p w:rsidR="004E046D" w:rsidRPr="004803D4" w:rsidRDefault="004477B2" w:rsidP="00E75D09">
      <w:pPr>
        <w:spacing w:line="276" w:lineRule="auto"/>
        <w:rPr>
          <w:b/>
        </w:rPr>
      </w:pPr>
      <w:r w:rsidRPr="004803D4">
        <w:rPr>
          <w:rFonts w:hint="eastAsia"/>
          <w:b/>
        </w:rPr>
        <w:t xml:space="preserve">Proposal 4: The </w:t>
      </w:r>
      <w:r w:rsidR="00033C29" w:rsidRPr="004803D4">
        <w:rPr>
          <w:rFonts w:hint="eastAsia"/>
          <w:b/>
        </w:rPr>
        <w:t>PUCCH resource allocation</w:t>
      </w:r>
      <w:r w:rsidRPr="004803D4">
        <w:rPr>
          <w:rFonts w:hint="eastAsia"/>
          <w:b/>
        </w:rPr>
        <w:t xml:space="preserve"> corresponding </w:t>
      </w:r>
      <w:r w:rsidR="00033C29" w:rsidRPr="004803D4">
        <w:rPr>
          <w:rFonts w:hint="eastAsia"/>
          <w:b/>
        </w:rPr>
        <w:t xml:space="preserve">to </w:t>
      </w:r>
      <w:r w:rsidRPr="004803D4">
        <w:rPr>
          <w:rFonts w:hint="eastAsia"/>
          <w:b/>
        </w:rPr>
        <w:t>HARQ-ACK feedback</w:t>
      </w:r>
      <w:r w:rsidR="00033C29" w:rsidRPr="004803D4">
        <w:rPr>
          <w:rFonts w:hint="eastAsia"/>
          <w:b/>
        </w:rPr>
        <w:t xml:space="preserve"> of multiple DL transport blocks could:</w:t>
      </w:r>
    </w:p>
    <w:p w:rsidR="00033C29" w:rsidRPr="004803D4" w:rsidRDefault="00033C29" w:rsidP="00033C29">
      <w:pPr>
        <w:pStyle w:val="ListParagraph"/>
        <w:numPr>
          <w:ilvl w:val="0"/>
          <w:numId w:val="22"/>
        </w:numPr>
        <w:spacing w:line="276" w:lineRule="auto"/>
        <w:ind w:firstLineChars="0"/>
        <w:rPr>
          <w:b/>
        </w:rPr>
      </w:pPr>
      <w:r w:rsidRPr="004803D4">
        <w:rPr>
          <w:rFonts w:hint="eastAsia"/>
          <w:b/>
          <w:lang w:eastAsia="zh-CN"/>
        </w:rPr>
        <w:t>Reuse legacy PUCCH resource allocation if HARQ-ACK bundling or multiplexing is used;</w:t>
      </w:r>
    </w:p>
    <w:p w:rsidR="00033C29" w:rsidRPr="004803D4" w:rsidRDefault="00033C29" w:rsidP="00033C29">
      <w:pPr>
        <w:pStyle w:val="ListParagraph"/>
        <w:numPr>
          <w:ilvl w:val="0"/>
          <w:numId w:val="22"/>
        </w:numPr>
        <w:spacing w:line="276" w:lineRule="auto"/>
        <w:ind w:firstLineChars="0"/>
        <w:rPr>
          <w:b/>
        </w:rPr>
      </w:pPr>
      <w:r w:rsidRPr="004803D4">
        <w:rPr>
          <w:rFonts w:hint="eastAsia"/>
          <w:b/>
          <w:lang w:eastAsia="zh-CN"/>
        </w:rPr>
        <w:t>PUCCH resource of the first scheduled TB is derived based on PDSCH resource of last DL TB, and the subsequent TBs use consecutive PUCCH resources.</w:t>
      </w:r>
    </w:p>
    <w:p w:rsidR="004E046D" w:rsidRPr="004803D4" w:rsidRDefault="004E046D" w:rsidP="00E75D09">
      <w:pPr>
        <w:spacing w:line="276" w:lineRule="auto"/>
      </w:pPr>
    </w:p>
    <w:p w:rsidR="00CF198F" w:rsidRPr="004803D4" w:rsidRDefault="00CF198F" w:rsidP="00CF198F">
      <w:pPr>
        <w:spacing w:line="276" w:lineRule="auto"/>
      </w:pPr>
      <w:r w:rsidRPr="004803D4">
        <w:rPr>
          <w:rFonts w:hint="eastAsia"/>
        </w:rPr>
        <w:t>Explicit UL HARQ-ACK feedback was introduced in Rel-15 MTC for early termination of PUSCH transmission by indicating an unused state in DCI. It can be further extended to indicate ACK/NACK for any ongoing PUSCH transmission in order to improve the efficiency of scheduling of multiple UL transport blocks. For FD-FDD UE support scheduling of multiple transport blocks, the transmission of one given transport block can also be early terminated to reduce power consumption.</w:t>
      </w:r>
    </w:p>
    <w:p w:rsidR="00CF198F" w:rsidRPr="004803D4" w:rsidRDefault="00CF198F" w:rsidP="00CF198F">
      <w:pPr>
        <w:spacing w:line="276" w:lineRule="auto"/>
        <w:rPr>
          <w:u w:val="single"/>
        </w:rPr>
      </w:pPr>
      <w:r w:rsidRPr="004803D4">
        <w:rPr>
          <w:rFonts w:hint="eastAsia"/>
          <w:b/>
          <w:u w:val="single"/>
        </w:rPr>
        <w:t xml:space="preserve">Observation </w:t>
      </w:r>
      <w:r w:rsidR="007E2249" w:rsidRPr="004803D4">
        <w:rPr>
          <w:rFonts w:hint="eastAsia"/>
          <w:b/>
          <w:u w:val="single"/>
        </w:rPr>
        <w:t>1</w:t>
      </w:r>
      <w:r w:rsidRPr="004803D4">
        <w:rPr>
          <w:rFonts w:hint="eastAsia"/>
          <w:u w:val="single"/>
        </w:rPr>
        <w:t xml:space="preserve">: </w:t>
      </w:r>
      <w:r w:rsidR="00744E4C" w:rsidRPr="004803D4">
        <w:rPr>
          <w:rFonts w:hint="eastAsia"/>
          <w:u w:val="single"/>
        </w:rPr>
        <w:t>For FD-FDD UE, i</w:t>
      </w:r>
      <w:r w:rsidR="007E2249" w:rsidRPr="004803D4">
        <w:rPr>
          <w:rFonts w:hint="eastAsia"/>
          <w:u w:val="single"/>
        </w:rPr>
        <w:t>t is beneficial to support e</w:t>
      </w:r>
      <w:r w:rsidRPr="004803D4">
        <w:rPr>
          <w:rFonts w:hint="eastAsia"/>
          <w:u w:val="single"/>
        </w:rPr>
        <w:t xml:space="preserve">arly termination of PUSCH </w:t>
      </w:r>
      <w:r w:rsidR="007E2249" w:rsidRPr="004803D4">
        <w:rPr>
          <w:rFonts w:hint="eastAsia"/>
          <w:u w:val="single"/>
        </w:rPr>
        <w:t xml:space="preserve">when </w:t>
      </w:r>
      <w:r w:rsidRPr="004803D4">
        <w:rPr>
          <w:rFonts w:hint="eastAsia"/>
          <w:u w:val="single"/>
        </w:rPr>
        <w:t>multiple UL transport blocks</w:t>
      </w:r>
      <w:r w:rsidR="007E2249" w:rsidRPr="004803D4">
        <w:rPr>
          <w:rFonts w:hint="eastAsia"/>
          <w:u w:val="single"/>
        </w:rPr>
        <w:t xml:space="preserve"> are scheduled via single DCI</w:t>
      </w:r>
      <w:r w:rsidRPr="004803D4">
        <w:rPr>
          <w:rFonts w:hint="eastAsia"/>
          <w:u w:val="single"/>
        </w:rPr>
        <w:t>.</w:t>
      </w:r>
    </w:p>
    <w:bookmarkEnd w:id="1"/>
    <w:p w:rsidR="00B8103A" w:rsidRPr="004803D4" w:rsidRDefault="00B8103A" w:rsidP="00E17F19">
      <w:pPr>
        <w:spacing w:line="276" w:lineRule="auto"/>
      </w:pPr>
    </w:p>
    <w:p w:rsidR="00D177A1" w:rsidRPr="004803D4" w:rsidRDefault="003F5F62" w:rsidP="00D177A1">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sidRPr="004803D4">
        <w:rPr>
          <w:rFonts w:eastAsia="宋体" w:hint="eastAsia"/>
          <w:color w:val="000000"/>
          <w:sz w:val="32"/>
          <w:lang w:val="en-US" w:eastAsia="zh-CN"/>
        </w:rPr>
        <w:t>3</w:t>
      </w:r>
      <w:r w:rsidR="00D177A1" w:rsidRPr="004803D4">
        <w:rPr>
          <w:rFonts w:eastAsia="宋体" w:hint="eastAsia"/>
          <w:color w:val="000000"/>
          <w:sz w:val="32"/>
          <w:lang w:val="en-US" w:eastAsia="ko-KR"/>
        </w:rPr>
        <w:t xml:space="preserve">. </w:t>
      </w:r>
      <w:r w:rsidR="00276A31" w:rsidRPr="004803D4">
        <w:rPr>
          <w:rFonts w:eastAsia="宋体" w:hint="eastAsia"/>
          <w:color w:val="000000"/>
          <w:sz w:val="32"/>
          <w:lang w:val="en-US" w:eastAsia="zh-CN"/>
        </w:rPr>
        <w:t>DCI detection</w:t>
      </w:r>
      <w:r w:rsidR="005445F7" w:rsidRPr="004803D4">
        <w:rPr>
          <w:rFonts w:eastAsia="宋体" w:hint="eastAsia"/>
          <w:color w:val="000000"/>
          <w:sz w:val="32"/>
          <w:lang w:val="en-US" w:eastAsia="zh-CN"/>
        </w:rPr>
        <w:t xml:space="preserve"> and design</w:t>
      </w:r>
    </w:p>
    <w:p w:rsidR="00CE709A" w:rsidRPr="004803D4" w:rsidRDefault="00CE709A" w:rsidP="00CE709A">
      <w:pPr>
        <w:spacing w:line="276" w:lineRule="auto"/>
      </w:pPr>
      <w:r w:rsidRPr="004803D4">
        <w:rPr>
          <w:rFonts w:hint="eastAsia"/>
        </w:rPr>
        <w:t>If the enhancement on scheduling of multiple transport blocks in a single DCI is supported, new DCI format(s) needs to be introduced carrying the scheduling information of each transport block.</w:t>
      </w:r>
      <w:r w:rsidR="007D1F4B" w:rsidRPr="004803D4">
        <w:rPr>
          <w:rFonts w:hint="eastAsia"/>
        </w:rPr>
        <w:t xml:space="preserve"> The new DCI format could explicit indicates the following information</w:t>
      </w:r>
      <w:r w:rsidR="00965893" w:rsidRPr="004803D4">
        <w:rPr>
          <w:rFonts w:hint="eastAsia"/>
        </w:rPr>
        <w:t xml:space="preserve"> (which is different with in legacy formats)</w:t>
      </w:r>
      <w:r w:rsidR="007D1F4B" w:rsidRPr="004803D4">
        <w:rPr>
          <w:rFonts w:hint="eastAsia"/>
        </w:rPr>
        <w:t>:</w:t>
      </w:r>
    </w:p>
    <w:p w:rsidR="007D1F4B" w:rsidRPr="004803D4" w:rsidRDefault="007D1F4B" w:rsidP="007D6C7E">
      <w:pPr>
        <w:pStyle w:val="ListParagraph"/>
        <w:numPr>
          <w:ilvl w:val="0"/>
          <w:numId w:val="15"/>
        </w:numPr>
        <w:spacing w:line="276" w:lineRule="auto"/>
        <w:ind w:firstLineChars="0"/>
      </w:pPr>
      <w:r w:rsidRPr="004803D4">
        <w:rPr>
          <w:rFonts w:hint="eastAsia"/>
          <w:lang w:eastAsia="zh-CN"/>
        </w:rPr>
        <w:t xml:space="preserve">Number of actual scheduled transport blocks: the size of each field can be calculated based on the number of actual scheduled </w:t>
      </w:r>
      <w:proofErr w:type="spellStart"/>
      <w:r w:rsidRPr="004803D4">
        <w:rPr>
          <w:rFonts w:hint="eastAsia"/>
          <w:lang w:eastAsia="zh-CN"/>
        </w:rPr>
        <w:t>TBs.</w:t>
      </w:r>
      <w:proofErr w:type="spellEnd"/>
      <w:r w:rsidRPr="004803D4">
        <w:rPr>
          <w:rFonts w:hint="eastAsia"/>
          <w:lang w:eastAsia="zh-CN"/>
        </w:rPr>
        <w:t xml:space="preserve"> Padding bits </w:t>
      </w:r>
      <w:r w:rsidR="006B6075" w:rsidRPr="004803D4">
        <w:rPr>
          <w:rFonts w:hint="eastAsia"/>
          <w:lang w:eastAsia="zh-CN"/>
        </w:rPr>
        <w:t xml:space="preserve">might </w:t>
      </w:r>
      <w:r w:rsidR="0090485D" w:rsidRPr="004803D4">
        <w:rPr>
          <w:rFonts w:hint="eastAsia"/>
          <w:lang w:eastAsia="zh-CN"/>
        </w:rPr>
        <w:t xml:space="preserve">be </w:t>
      </w:r>
      <w:r w:rsidRPr="004803D4">
        <w:rPr>
          <w:rFonts w:hint="eastAsia"/>
          <w:lang w:eastAsia="zh-CN"/>
        </w:rPr>
        <w:t>used when the actual scheduled number is smaller than the maximum number.</w:t>
      </w:r>
    </w:p>
    <w:p w:rsidR="00FE79D2" w:rsidRPr="004803D4" w:rsidRDefault="00FE79D2" w:rsidP="007D6C7E">
      <w:pPr>
        <w:pStyle w:val="ListParagraph"/>
        <w:numPr>
          <w:ilvl w:val="0"/>
          <w:numId w:val="15"/>
        </w:numPr>
        <w:spacing w:line="276" w:lineRule="auto"/>
        <w:ind w:firstLineChars="0"/>
      </w:pPr>
      <w:r w:rsidRPr="004803D4">
        <w:rPr>
          <w:rFonts w:hint="eastAsia"/>
          <w:lang w:eastAsia="zh-CN"/>
        </w:rPr>
        <w:t xml:space="preserve">HARQ ID: </w:t>
      </w:r>
      <w:r w:rsidR="0091720B" w:rsidRPr="004803D4">
        <w:rPr>
          <w:rFonts w:hint="eastAsia"/>
          <w:lang w:eastAsia="zh-CN"/>
        </w:rPr>
        <w:t>As discussed in section 2, o</w:t>
      </w:r>
      <w:r w:rsidRPr="004803D4">
        <w:rPr>
          <w:rFonts w:hint="eastAsia"/>
        </w:rPr>
        <w:t>ne possible solution is to indicate a reference HARQ ID in DCI, and the HARQ IDs for all transport blocks scheduled in the DCI is calculated by the reference HARQ ID. For example, the reference HARQ ID can be the HARQ ID of the first transport block, and the HARQ ID of the subsequent transport blocks are consecutive.</w:t>
      </w:r>
    </w:p>
    <w:p w:rsidR="00203712" w:rsidRPr="004803D4" w:rsidRDefault="00203712" w:rsidP="007D6C7E">
      <w:pPr>
        <w:pStyle w:val="ListParagraph"/>
        <w:numPr>
          <w:ilvl w:val="0"/>
          <w:numId w:val="15"/>
        </w:numPr>
        <w:spacing w:line="276" w:lineRule="auto"/>
        <w:ind w:firstLineChars="0"/>
      </w:pPr>
      <w:r w:rsidRPr="004803D4">
        <w:rPr>
          <w:rFonts w:hint="eastAsia"/>
          <w:lang w:eastAsia="zh-CN"/>
        </w:rPr>
        <w:t>Resource assignment</w:t>
      </w:r>
      <w:r w:rsidR="00CD0ABA">
        <w:rPr>
          <w:rFonts w:hint="eastAsia"/>
          <w:lang w:eastAsia="zh-CN"/>
        </w:rPr>
        <w:t xml:space="preserve"> </w:t>
      </w:r>
      <w:r w:rsidRPr="004803D4">
        <w:rPr>
          <w:rFonts w:hint="eastAsia"/>
          <w:lang w:eastAsia="zh-CN"/>
        </w:rPr>
        <w:t xml:space="preserve">and MCS: </w:t>
      </w:r>
      <w:r w:rsidRPr="004803D4">
        <w:rPr>
          <w:rFonts w:hint="eastAsia"/>
        </w:rPr>
        <w:t xml:space="preserve">It is reasonable to assume the multiple transport blocks corresponding to the same MTC traffic, and transmitted in a short duration with similar channel status. Therefore, </w:t>
      </w:r>
      <w:r w:rsidRPr="004803D4">
        <w:rPr>
          <w:rFonts w:hint="eastAsia"/>
          <w:lang w:eastAsia="zh-CN"/>
        </w:rPr>
        <w:t xml:space="preserve">these parameters </w:t>
      </w:r>
      <w:r w:rsidRPr="004803D4">
        <w:rPr>
          <w:rFonts w:hint="eastAsia"/>
        </w:rPr>
        <w:t xml:space="preserve">should be </w:t>
      </w:r>
      <w:r w:rsidR="002066C5" w:rsidRPr="004803D4">
        <w:rPr>
          <w:rFonts w:hint="eastAsia"/>
          <w:lang w:eastAsia="zh-CN"/>
        </w:rPr>
        <w:t xml:space="preserve">common </w:t>
      </w:r>
      <w:r w:rsidR="00E20692" w:rsidRPr="004803D4">
        <w:rPr>
          <w:rFonts w:hint="eastAsia"/>
          <w:lang w:eastAsia="zh-CN"/>
        </w:rPr>
        <w:t xml:space="preserve">for </w:t>
      </w:r>
      <w:r w:rsidRPr="004803D4">
        <w:rPr>
          <w:rFonts w:hint="eastAsia"/>
        </w:rPr>
        <w:t>all scheduled transport blocks</w:t>
      </w:r>
      <w:r w:rsidRPr="004803D4">
        <w:rPr>
          <w:rFonts w:hint="eastAsia"/>
          <w:lang w:eastAsia="zh-CN"/>
        </w:rPr>
        <w:t xml:space="preserve"> rather than TB-specific</w:t>
      </w:r>
      <w:r w:rsidR="00CD0ABA">
        <w:rPr>
          <w:rFonts w:hint="eastAsia"/>
          <w:lang w:eastAsia="zh-CN"/>
        </w:rPr>
        <w:t>, similarly as using common repetition as agreed in RAN1#96bis</w:t>
      </w:r>
      <w:r w:rsidRPr="004803D4">
        <w:rPr>
          <w:rFonts w:hint="eastAsia"/>
        </w:rPr>
        <w:t>.</w:t>
      </w:r>
    </w:p>
    <w:p w:rsidR="00CD0ABA" w:rsidRDefault="00203712" w:rsidP="007D6C7E">
      <w:pPr>
        <w:pStyle w:val="ListParagraph"/>
        <w:numPr>
          <w:ilvl w:val="0"/>
          <w:numId w:val="15"/>
        </w:numPr>
        <w:spacing w:line="276" w:lineRule="auto"/>
        <w:ind w:firstLineChars="0"/>
      </w:pPr>
      <w:r w:rsidRPr="004803D4">
        <w:rPr>
          <w:rFonts w:hint="eastAsia"/>
          <w:lang w:eastAsia="zh-CN"/>
        </w:rPr>
        <w:t xml:space="preserve">TB-specific </w:t>
      </w:r>
      <w:r w:rsidR="00FE79D2" w:rsidRPr="004803D4">
        <w:rPr>
          <w:rFonts w:hint="eastAsia"/>
          <w:lang w:eastAsia="zh-CN"/>
        </w:rPr>
        <w:t xml:space="preserve">NDI and RV: </w:t>
      </w:r>
      <w:r w:rsidR="00FE79D2" w:rsidRPr="004803D4">
        <w:rPr>
          <w:rFonts w:hint="eastAsia"/>
        </w:rPr>
        <w:t xml:space="preserve">NDI bitmap with 1 bit per transport block can be indicated in DCI as discussed in Section </w:t>
      </w:r>
      <w:r w:rsidR="00FE79D2" w:rsidRPr="004803D4">
        <w:rPr>
          <w:rFonts w:hint="eastAsia"/>
          <w:lang w:eastAsia="zh-CN"/>
        </w:rPr>
        <w:t>2</w:t>
      </w:r>
      <w:r w:rsidR="00FE79D2" w:rsidRPr="004803D4">
        <w:rPr>
          <w:rFonts w:hint="eastAsia"/>
        </w:rPr>
        <w:t xml:space="preserve">. </w:t>
      </w:r>
    </w:p>
    <w:p w:rsidR="00FE79D2" w:rsidRPr="004803D4" w:rsidRDefault="00CD0ABA" w:rsidP="00CD0ABA">
      <w:pPr>
        <w:pStyle w:val="ListParagraph"/>
        <w:spacing w:line="276" w:lineRule="auto"/>
        <w:ind w:left="420" w:firstLineChars="0" w:firstLine="0"/>
        <w:rPr>
          <w:lang w:eastAsia="zh-CN"/>
        </w:rPr>
      </w:pPr>
      <w:r>
        <w:rPr>
          <w:rFonts w:hint="eastAsia"/>
          <w:lang w:eastAsia="zh-CN"/>
        </w:rPr>
        <w:lastRenderedPageBreak/>
        <w:t xml:space="preserve">For RV, both common RV and TB-specific RV can be considered. One common RV field can be applied to all TBs to reduce overhead. Joint coding of NDI and RV can also be considered, e.g. RV can be derived based on NDI. If there could be enough bits, </w:t>
      </w:r>
      <w:r w:rsidR="00FE79D2" w:rsidRPr="004803D4">
        <w:rPr>
          <w:rFonts w:hint="eastAsia"/>
        </w:rPr>
        <w:t>RV of each transport block could also use bitmap</w:t>
      </w:r>
      <w:r w:rsidR="00FE79D2" w:rsidRPr="004803D4">
        <w:rPr>
          <w:rFonts w:hint="eastAsia"/>
          <w:lang w:eastAsia="zh-CN"/>
        </w:rPr>
        <w:t xml:space="preserve">-based </w:t>
      </w:r>
      <w:r w:rsidR="00FE79D2" w:rsidRPr="004803D4">
        <w:rPr>
          <w:rFonts w:hint="eastAsia"/>
        </w:rPr>
        <w:t xml:space="preserve">indication. </w:t>
      </w:r>
      <w:r>
        <w:rPr>
          <w:rFonts w:hint="eastAsia"/>
          <w:lang w:eastAsia="zh-CN"/>
        </w:rPr>
        <w:t xml:space="preserve">In addition, </w:t>
      </w:r>
      <w:r>
        <w:rPr>
          <w:lang w:eastAsia="zh-CN"/>
        </w:rPr>
        <w:t>for the</w:t>
      </w:r>
      <w:r>
        <w:rPr>
          <w:rFonts w:hint="eastAsia"/>
          <w:lang w:eastAsia="zh-CN"/>
        </w:rPr>
        <w:t xml:space="preserve"> purpose of overhead reduction</w:t>
      </w:r>
      <w:r w:rsidR="00FE79D2" w:rsidRPr="004803D4">
        <w:rPr>
          <w:rFonts w:hint="eastAsia"/>
        </w:rPr>
        <w:t xml:space="preserve">, the supported number of RV values can be </w:t>
      </w:r>
      <w:r>
        <w:rPr>
          <w:rFonts w:hint="eastAsia"/>
          <w:lang w:eastAsia="zh-CN"/>
        </w:rPr>
        <w:t xml:space="preserve">further </w:t>
      </w:r>
      <w:r w:rsidR="00FE79D2" w:rsidRPr="004803D4">
        <w:rPr>
          <w:rFonts w:hint="eastAsia"/>
        </w:rPr>
        <w:t xml:space="preserve">reduced, </w:t>
      </w:r>
      <w:r>
        <w:rPr>
          <w:rFonts w:hint="eastAsia"/>
          <w:lang w:eastAsia="zh-CN"/>
        </w:rPr>
        <w:t xml:space="preserve">e.g. to </w:t>
      </w:r>
      <w:r w:rsidR="00FE79D2" w:rsidRPr="004803D4">
        <w:rPr>
          <w:rFonts w:hint="eastAsia"/>
        </w:rPr>
        <w:t>2 states</w:t>
      </w:r>
      <w:r>
        <w:rPr>
          <w:rFonts w:hint="eastAsia"/>
        </w:rPr>
        <w:t>.</w:t>
      </w:r>
    </w:p>
    <w:p w:rsidR="00CE709A" w:rsidRPr="004803D4" w:rsidRDefault="00141149" w:rsidP="000D159E">
      <w:pPr>
        <w:spacing w:line="276" w:lineRule="auto"/>
        <w:rPr>
          <w:b/>
        </w:rPr>
      </w:pPr>
      <w:r w:rsidRPr="004803D4">
        <w:rPr>
          <w:rFonts w:hint="eastAsia"/>
          <w:b/>
        </w:rPr>
        <w:t xml:space="preserve">Proposal </w:t>
      </w:r>
      <w:r w:rsidR="00757C98" w:rsidRPr="004803D4">
        <w:rPr>
          <w:rFonts w:hint="eastAsia"/>
          <w:b/>
        </w:rPr>
        <w:t>5</w:t>
      </w:r>
      <w:r w:rsidRPr="004803D4">
        <w:rPr>
          <w:rFonts w:hint="eastAsia"/>
          <w:b/>
        </w:rPr>
        <w:t xml:space="preserve">: The new DCI format scheduling multiple transport blocks for unicast could explicitly indicate </w:t>
      </w:r>
      <w:r w:rsidR="00DC0AAC" w:rsidRPr="004803D4">
        <w:rPr>
          <w:rFonts w:hint="eastAsia"/>
          <w:b/>
        </w:rPr>
        <w:t xml:space="preserve">at least </w:t>
      </w:r>
      <w:r w:rsidRPr="004803D4">
        <w:rPr>
          <w:rFonts w:hint="eastAsia"/>
          <w:b/>
        </w:rPr>
        <w:t>the following information:</w:t>
      </w:r>
    </w:p>
    <w:p w:rsidR="00DC0AAC" w:rsidRPr="004803D4" w:rsidRDefault="00141149" w:rsidP="00141149">
      <w:pPr>
        <w:pStyle w:val="ListParagraph"/>
        <w:numPr>
          <w:ilvl w:val="0"/>
          <w:numId w:val="22"/>
        </w:numPr>
        <w:spacing w:line="276" w:lineRule="auto"/>
        <w:ind w:firstLineChars="0"/>
        <w:rPr>
          <w:b/>
        </w:rPr>
      </w:pPr>
      <w:r w:rsidRPr="004803D4">
        <w:rPr>
          <w:rFonts w:hint="eastAsia"/>
          <w:b/>
          <w:lang w:eastAsia="zh-CN"/>
        </w:rPr>
        <w:t xml:space="preserve">Number of actual scheduled transport blocks </w:t>
      </w:r>
    </w:p>
    <w:p w:rsidR="00141149" w:rsidRPr="004803D4" w:rsidRDefault="00141149" w:rsidP="00141149">
      <w:pPr>
        <w:pStyle w:val="ListParagraph"/>
        <w:numPr>
          <w:ilvl w:val="0"/>
          <w:numId w:val="22"/>
        </w:numPr>
        <w:spacing w:line="276" w:lineRule="auto"/>
        <w:ind w:firstLineChars="0"/>
        <w:rPr>
          <w:b/>
        </w:rPr>
      </w:pPr>
      <w:r w:rsidRPr="004803D4">
        <w:rPr>
          <w:rFonts w:hint="eastAsia"/>
          <w:b/>
          <w:lang w:eastAsia="zh-CN"/>
        </w:rPr>
        <w:t>HARQ ID</w:t>
      </w:r>
      <w:r w:rsidR="00DC0AAC" w:rsidRPr="004803D4">
        <w:rPr>
          <w:rFonts w:hint="eastAsia"/>
          <w:b/>
          <w:lang w:eastAsia="zh-CN"/>
        </w:rPr>
        <w:t xml:space="preserve"> of first actual scheduled TB</w:t>
      </w:r>
    </w:p>
    <w:p w:rsidR="00141149" w:rsidRPr="004803D4" w:rsidRDefault="00141149" w:rsidP="00141149">
      <w:pPr>
        <w:pStyle w:val="ListParagraph"/>
        <w:numPr>
          <w:ilvl w:val="0"/>
          <w:numId w:val="22"/>
        </w:numPr>
        <w:spacing w:line="276" w:lineRule="auto"/>
        <w:ind w:firstLineChars="0"/>
        <w:rPr>
          <w:b/>
        </w:rPr>
      </w:pPr>
      <w:r w:rsidRPr="004803D4">
        <w:rPr>
          <w:rFonts w:hint="eastAsia"/>
          <w:b/>
          <w:lang w:eastAsia="zh-CN"/>
        </w:rPr>
        <w:t>Resource assignment</w:t>
      </w:r>
      <w:r w:rsidR="00DC0AAC" w:rsidRPr="004803D4">
        <w:rPr>
          <w:rFonts w:hint="eastAsia"/>
          <w:b/>
          <w:lang w:eastAsia="zh-CN"/>
        </w:rPr>
        <w:t>/</w:t>
      </w:r>
      <w:r w:rsidRPr="004803D4">
        <w:rPr>
          <w:rFonts w:hint="eastAsia"/>
          <w:b/>
          <w:lang w:eastAsia="zh-CN"/>
        </w:rPr>
        <w:t>MCS, which are common for all TBs</w:t>
      </w:r>
    </w:p>
    <w:p w:rsidR="00141149" w:rsidRDefault="00CB1D71" w:rsidP="00141149">
      <w:pPr>
        <w:pStyle w:val="ListParagraph"/>
        <w:numPr>
          <w:ilvl w:val="0"/>
          <w:numId w:val="22"/>
        </w:numPr>
        <w:spacing w:line="276" w:lineRule="auto"/>
        <w:ind w:firstLineChars="0"/>
        <w:rPr>
          <w:b/>
        </w:rPr>
      </w:pPr>
      <w:r>
        <w:rPr>
          <w:rFonts w:hint="eastAsia"/>
          <w:b/>
          <w:lang w:eastAsia="zh-CN"/>
        </w:rPr>
        <w:t>TB-specific NDI</w:t>
      </w:r>
    </w:p>
    <w:p w:rsidR="00CB1D71" w:rsidRPr="004803D4" w:rsidRDefault="00CB1D71" w:rsidP="00141149">
      <w:pPr>
        <w:pStyle w:val="ListParagraph"/>
        <w:numPr>
          <w:ilvl w:val="0"/>
          <w:numId w:val="22"/>
        </w:numPr>
        <w:spacing w:line="276" w:lineRule="auto"/>
        <w:ind w:firstLineChars="0"/>
        <w:rPr>
          <w:b/>
        </w:rPr>
      </w:pPr>
      <w:r>
        <w:rPr>
          <w:rFonts w:hint="eastAsia"/>
          <w:b/>
          <w:lang w:eastAsia="zh-CN"/>
        </w:rPr>
        <w:t>Common RV, or TB-specific RV derived by NDI</w:t>
      </w:r>
    </w:p>
    <w:p w:rsidR="00141149" w:rsidRPr="004803D4" w:rsidRDefault="00141149" w:rsidP="000D159E">
      <w:pPr>
        <w:spacing w:line="276" w:lineRule="auto"/>
      </w:pPr>
    </w:p>
    <w:p w:rsidR="00917A8B" w:rsidRPr="004803D4" w:rsidRDefault="00405AD6" w:rsidP="000D159E">
      <w:pPr>
        <w:spacing w:line="276" w:lineRule="auto"/>
      </w:pPr>
      <w:r w:rsidRPr="004803D4">
        <w:rPr>
          <w:rFonts w:hint="eastAsia"/>
        </w:rPr>
        <w:t>No increasing of blind detection cost is agreed as a basic metric</w:t>
      </w:r>
      <w:r w:rsidR="00141B7F" w:rsidRPr="004803D4">
        <w:rPr>
          <w:rFonts w:hint="eastAsia"/>
        </w:rPr>
        <w:t xml:space="preserve"> in RAN1#94b meeting that </w:t>
      </w:r>
      <w:r w:rsidR="00141B7F" w:rsidRPr="004803D4">
        <w:t>UE should only monitor one DCI size in the UE specific search space</w:t>
      </w:r>
      <w:r w:rsidR="00141B7F" w:rsidRPr="004803D4">
        <w:rPr>
          <w:rFonts w:hint="eastAsia"/>
        </w:rPr>
        <w:t xml:space="preserve">. </w:t>
      </w:r>
    </w:p>
    <w:p w:rsidR="00E415D8" w:rsidRPr="004803D4" w:rsidRDefault="00141B7F" w:rsidP="000D159E">
      <w:pPr>
        <w:spacing w:line="276" w:lineRule="auto"/>
      </w:pPr>
      <w:r w:rsidRPr="004803D4">
        <w:rPr>
          <w:rFonts w:hint="eastAsia"/>
        </w:rPr>
        <w:t>I</w:t>
      </w:r>
      <w:r w:rsidR="008A0FD2" w:rsidRPr="004803D4">
        <w:rPr>
          <w:rFonts w:hint="eastAsia"/>
        </w:rPr>
        <w:t>n order to support fallback (to schedul</w:t>
      </w:r>
      <w:r w:rsidR="007774FA" w:rsidRPr="004803D4">
        <w:rPr>
          <w:rFonts w:hint="eastAsia"/>
        </w:rPr>
        <w:t>ing of</w:t>
      </w:r>
      <w:r w:rsidR="008A0FD2" w:rsidRPr="004803D4">
        <w:rPr>
          <w:rFonts w:hint="eastAsia"/>
        </w:rPr>
        <w:t xml:space="preserve"> a single transport block in one DCI), </w:t>
      </w:r>
      <w:r w:rsidRPr="004803D4">
        <w:rPr>
          <w:rFonts w:hint="eastAsia"/>
        </w:rPr>
        <w:t xml:space="preserve">one possible solution is that </w:t>
      </w:r>
      <w:r w:rsidR="008A0FD2" w:rsidRPr="004803D4">
        <w:rPr>
          <w:rFonts w:hint="eastAsia"/>
        </w:rPr>
        <w:t xml:space="preserve">UE needs to monitor </w:t>
      </w:r>
      <w:r w:rsidR="00917A8B" w:rsidRPr="004803D4">
        <w:rPr>
          <w:rFonts w:hint="eastAsia"/>
        </w:rPr>
        <w:t xml:space="preserve">both legacy </w:t>
      </w:r>
      <w:r w:rsidR="008A0FD2" w:rsidRPr="004803D4">
        <w:rPr>
          <w:rFonts w:hint="eastAsia"/>
        </w:rPr>
        <w:t xml:space="preserve">and </w:t>
      </w:r>
      <w:r w:rsidR="00917A8B" w:rsidRPr="004803D4">
        <w:rPr>
          <w:rFonts w:hint="eastAsia"/>
        </w:rPr>
        <w:t>new DCI format</w:t>
      </w:r>
      <w:r w:rsidR="008A0FD2" w:rsidRPr="004803D4">
        <w:rPr>
          <w:rFonts w:hint="eastAsia"/>
        </w:rPr>
        <w:t>s</w:t>
      </w:r>
      <w:r w:rsidR="00917A8B" w:rsidRPr="004803D4">
        <w:rPr>
          <w:rFonts w:hint="eastAsia"/>
        </w:rPr>
        <w:t xml:space="preserve">. </w:t>
      </w:r>
      <w:r w:rsidR="008A0FD2" w:rsidRPr="004803D4">
        <w:rPr>
          <w:rFonts w:hint="eastAsia"/>
        </w:rPr>
        <w:t>Therefore</w:t>
      </w:r>
      <w:r w:rsidR="006D43DF" w:rsidRPr="004803D4">
        <w:rPr>
          <w:rFonts w:hint="eastAsia"/>
        </w:rPr>
        <w:t>, the size of new DCI format needs to be aligned to the size of at least one legacy DCI format. UE can distinguish the formats by using different search space</w:t>
      </w:r>
      <w:r w:rsidR="00900060" w:rsidRPr="004803D4">
        <w:rPr>
          <w:rFonts w:hint="eastAsia"/>
        </w:rPr>
        <w:t>,</w:t>
      </w:r>
      <w:r w:rsidR="006D43DF" w:rsidRPr="004803D4">
        <w:rPr>
          <w:rFonts w:hint="eastAsia"/>
        </w:rPr>
        <w:t xml:space="preserve"> RNTI</w:t>
      </w:r>
      <w:r w:rsidR="00900060" w:rsidRPr="004803D4">
        <w:rPr>
          <w:rFonts w:hint="eastAsia"/>
        </w:rPr>
        <w:t>, or by format differentiation field that explicitly indicated in DCI</w:t>
      </w:r>
      <w:r w:rsidR="006D43DF" w:rsidRPr="004803D4">
        <w:rPr>
          <w:rFonts w:hint="eastAsia"/>
        </w:rPr>
        <w:t xml:space="preserve">. eNodeB </w:t>
      </w:r>
      <w:r w:rsidR="00FF4A4C" w:rsidRPr="004803D4">
        <w:rPr>
          <w:rFonts w:hint="eastAsia"/>
        </w:rPr>
        <w:t xml:space="preserve">will use both new and legacy DCI formats to </w:t>
      </w:r>
      <w:r w:rsidR="006D43DF" w:rsidRPr="004803D4">
        <w:rPr>
          <w:rFonts w:hint="eastAsia"/>
        </w:rPr>
        <w:t xml:space="preserve">schedule UL/DL transmission, thus the fallback </w:t>
      </w:r>
      <w:r w:rsidR="00FF4A4C" w:rsidRPr="004803D4">
        <w:rPr>
          <w:rFonts w:hint="eastAsia"/>
        </w:rPr>
        <w:t xml:space="preserve">can be supported </w:t>
      </w:r>
      <w:r w:rsidR="00B21C82" w:rsidRPr="004803D4">
        <w:rPr>
          <w:rFonts w:hint="eastAsia"/>
        </w:rPr>
        <w:t xml:space="preserve">very simply </w:t>
      </w:r>
      <w:r w:rsidR="006D43DF" w:rsidRPr="004803D4">
        <w:rPr>
          <w:rFonts w:hint="eastAsia"/>
        </w:rPr>
        <w:t xml:space="preserve">at any time. </w:t>
      </w:r>
    </w:p>
    <w:p w:rsidR="00C249C4" w:rsidRPr="004803D4" w:rsidRDefault="00E925D7" w:rsidP="000D159E">
      <w:pPr>
        <w:spacing w:line="276" w:lineRule="auto"/>
      </w:pPr>
      <w:r w:rsidRPr="004803D4">
        <w:rPr>
          <w:rFonts w:hint="eastAsia"/>
        </w:rPr>
        <w:t xml:space="preserve">Since the DCI </w:t>
      </w:r>
      <w:r w:rsidR="00E90D5A" w:rsidRPr="004803D4">
        <w:rPr>
          <w:rFonts w:hint="eastAsia"/>
        </w:rPr>
        <w:t xml:space="preserve">might </w:t>
      </w:r>
      <w:r w:rsidRPr="004803D4">
        <w:rPr>
          <w:rFonts w:hint="eastAsia"/>
        </w:rPr>
        <w:t xml:space="preserve">carry TB-specific fields, e.g. RV and NDI, </w:t>
      </w:r>
      <w:r w:rsidR="000977A3" w:rsidRPr="004803D4">
        <w:rPr>
          <w:rFonts w:hint="eastAsia"/>
        </w:rPr>
        <w:t xml:space="preserve">and additional fields such as number of actual scheduled transport blocks, </w:t>
      </w:r>
      <w:r w:rsidR="00C249C4" w:rsidRPr="004803D4">
        <w:rPr>
          <w:rFonts w:hint="eastAsia"/>
        </w:rPr>
        <w:t xml:space="preserve">the size of new DCI format is expected to be increased. For the purpose of alignment with legacy DCI formats, </w:t>
      </w:r>
      <w:r w:rsidRPr="004803D4">
        <w:rPr>
          <w:rFonts w:hint="eastAsia"/>
        </w:rPr>
        <w:t xml:space="preserve">some </w:t>
      </w:r>
      <w:r w:rsidR="00251F40" w:rsidRPr="004803D4">
        <w:rPr>
          <w:rFonts w:hint="eastAsia"/>
        </w:rPr>
        <w:t xml:space="preserve">legacy </w:t>
      </w:r>
      <w:r w:rsidRPr="004803D4">
        <w:rPr>
          <w:rFonts w:hint="eastAsia"/>
        </w:rPr>
        <w:t xml:space="preserve">fields </w:t>
      </w:r>
      <w:r w:rsidR="00FC5E03" w:rsidRPr="004803D4">
        <w:rPr>
          <w:rFonts w:hint="eastAsia"/>
        </w:rPr>
        <w:t xml:space="preserve">could </w:t>
      </w:r>
      <w:r w:rsidRPr="004803D4">
        <w:rPr>
          <w:rFonts w:hint="eastAsia"/>
        </w:rPr>
        <w:t xml:space="preserve">be removed or </w:t>
      </w:r>
      <w:r w:rsidR="00CB599A" w:rsidRPr="004803D4">
        <w:rPr>
          <w:rFonts w:hint="eastAsia"/>
        </w:rPr>
        <w:t>with</w:t>
      </w:r>
      <w:r w:rsidR="00C00DF1" w:rsidRPr="004803D4">
        <w:rPr>
          <w:rFonts w:hint="eastAsia"/>
        </w:rPr>
        <w:t xml:space="preserve"> </w:t>
      </w:r>
      <w:r w:rsidRPr="004803D4">
        <w:rPr>
          <w:rFonts w:hint="eastAsia"/>
        </w:rPr>
        <w:t>reduced size</w:t>
      </w:r>
      <w:r w:rsidR="00C249C4" w:rsidRPr="004803D4">
        <w:rPr>
          <w:rFonts w:hint="eastAsia"/>
        </w:rPr>
        <w:t xml:space="preserve"> in the new DCI format</w:t>
      </w:r>
      <w:r w:rsidRPr="004803D4">
        <w:rPr>
          <w:rFonts w:hint="eastAsia"/>
        </w:rPr>
        <w:t xml:space="preserve">. For example, scheduling of multiple transport blocks is used for large data packet, then choosing small TBS or smaller number of subcarriers will lead to dividing the large data packet into more transport blocks, which seems </w:t>
      </w:r>
      <w:r w:rsidR="00251F40" w:rsidRPr="004803D4">
        <w:rPr>
          <w:rFonts w:hint="eastAsia"/>
        </w:rPr>
        <w:t>un</w:t>
      </w:r>
      <w:r w:rsidRPr="004803D4">
        <w:rPr>
          <w:rFonts w:hint="eastAsia"/>
        </w:rPr>
        <w:t xml:space="preserve">reasonable. Therefore some </w:t>
      </w:r>
      <w:r w:rsidR="00B86BF1" w:rsidRPr="004803D4">
        <w:rPr>
          <w:rFonts w:hint="eastAsia"/>
        </w:rPr>
        <w:t xml:space="preserve">lower </w:t>
      </w:r>
      <w:r w:rsidRPr="004803D4">
        <w:rPr>
          <w:rFonts w:hint="eastAsia"/>
        </w:rPr>
        <w:t>values in MCS</w:t>
      </w:r>
      <w:r w:rsidR="00FE17BB" w:rsidRPr="004803D4">
        <w:rPr>
          <w:rFonts w:hint="eastAsia"/>
        </w:rPr>
        <w:t xml:space="preserve"> field</w:t>
      </w:r>
      <w:r w:rsidRPr="004803D4">
        <w:rPr>
          <w:rFonts w:hint="eastAsia"/>
        </w:rPr>
        <w:t xml:space="preserve"> and </w:t>
      </w:r>
      <w:r w:rsidR="00FE17BB" w:rsidRPr="004803D4">
        <w:rPr>
          <w:rFonts w:hint="eastAsia"/>
        </w:rPr>
        <w:t>resource assignment field</w:t>
      </w:r>
      <w:r w:rsidR="00E90D5A" w:rsidRPr="004803D4">
        <w:rPr>
          <w:rFonts w:hint="eastAsia"/>
        </w:rPr>
        <w:t xml:space="preserve"> can be removed to reduce size</w:t>
      </w:r>
      <w:r w:rsidR="00566B43" w:rsidRPr="004803D4">
        <w:rPr>
          <w:rFonts w:hint="eastAsia"/>
        </w:rPr>
        <w:t xml:space="preserve"> of the fields</w:t>
      </w:r>
      <w:r w:rsidR="00E90D5A" w:rsidRPr="004803D4">
        <w:rPr>
          <w:rFonts w:hint="eastAsia"/>
        </w:rPr>
        <w:t xml:space="preserve">. Moreover, some parameters e.g. scheduling delay can be fixed or configured by RRC for the feature of scheduling multiple transport blocks, and the corresponding field is not carried in </w:t>
      </w:r>
      <w:r w:rsidR="00FE17BB" w:rsidRPr="004803D4">
        <w:rPr>
          <w:rFonts w:hint="eastAsia"/>
        </w:rPr>
        <w:t xml:space="preserve">new </w:t>
      </w:r>
      <w:r w:rsidR="00E90D5A" w:rsidRPr="004803D4">
        <w:rPr>
          <w:rFonts w:hint="eastAsia"/>
        </w:rPr>
        <w:t>DCI</w:t>
      </w:r>
      <w:r w:rsidR="00FE17BB" w:rsidRPr="004803D4">
        <w:rPr>
          <w:rFonts w:hint="eastAsia"/>
        </w:rPr>
        <w:t xml:space="preserve"> format</w:t>
      </w:r>
      <w:r w:rsidR="00E90D5A" w:rsidRPr="004803D4">
        <w:rPr>
          <w:rFonts w:hint="eastAsia"/>
        </w:rPr>
        <w:t>.</w:t>
      </w:r>
      <w:r w:rsidR="00F17376" w:rsidRPr="004803D4">
        <w:rPr>
          <w:rFonts w:hint="eastAsia"/>
        </w:rPr>
        <w:t xml:space="preserve"> </w:t>
      </w:r>
    </w:p>
    <w:p w:rsidR="00F17376" w:rsidRPr="004803D4" w:rsidRDefault="00F17376" w:rsidP="000D159E">
      <w:pPr>
        <w:spacing w:line="276" w:lineRule="auto"/>
      </w:pPr>
      <w:r w:rsidRPr="004803D4">
        <w:rPr>
          <w:rFonts w:hint="eastAsia"/>
        </w:rPr>
        <w:t xml:space="preserve">Otherwise, add 1 or 2 padding bits in legacy DCI formats to achieve the alignment between legacy and new DCI formats is also considerable. </w:t>
      </w:r>
      <w:r w:rsidR="00FE17BB" w:rsidRPr="004803D4">
        <w:rPr>
          <w:rFonts w:hint="eastAsia"/>
        </w:rPr>
        <w:t xml:space="preserve">These padding bits can be reserved for potential </w:t>
      </w:r>
      <w:r w:rsidR="008A11CA" w:rsidRPr="004803D4">
        <w:rPr>
          <w:rFonts w:hint="eastAsia"/>
        </w:rPr>
        <w:t xml:space="preserve">use </w:t>
      </w:r>
      <w:r w:rsidR="00FE17BB" w:rsidRPr="004803D4">
        <w:rPr>
          <w:rFonts w:hint="eastAsia"/>
        </w:rPr>
        <w:t>in future releases.</w:t>
      </w:r>
    </w:p>
    <w:p w:rsidR="00917A8B" w:rsidRPr="004803D4" w:rsidRDefault="00C249C4" w:rsidP="000D159E">
      <w:pPr>
        <w:spacing w:line="276" w:lineRule="auto"/>
      </w:pPr>
      <w:r w:rsidRPr="004803D4">
        <w:rPr>
          <w:rFonts w:hint="eastAsia"/>
        </w:rPr>
        <w:t xml:space="preserve">Another possible </w:t>
      </w:r>
      <w:r w:rsidR="004654FA" w:rsidRPr="004803D4">
        <w:rPr>
          <w:rFonts w:hint="eastAsia"/>
        </w:rPr>
        <w:t xml:space="preserve">solution </w:t>
      </w:r>
      <w:r w:rsidRPr="004803D4">
        <w:rPr>
          <w:rFonts w:hint="eastAsia"/>
        </w:rPr>
        <w:t xml:space="preserve">is, when scheduling of multiple transport blocks is enabled, UE stops blind decoding of legacy DCI formats and only </w:t>
      </w:r>
      <w:r w:rsidR="00A81375" w:rsidRPr="004803D4">
        <w:rPr>
          <w:rFonts w:hint="eastAsia"/>
        </w:rPr>
        <w:t xml:space="preserve">detects </w:t>
      </w:r>
      <w:r w:rsidRPr="004803D4">
        <w:rPr>
          <w:rFonts w:hint="eastAsia"/>
        </w:rPr>
        <w:t xml:space="preserve">new DCI format. </w:t>
      </w:r>
      <w:r w:rsidR="004654FA" w:rsidRPr="004803D4">
        <w:rPr>
          <w:rFonts w:hint="eastAsia"/>
        </w:rPr>
        <w:t xml:space="preserve">Compared with co-existed legacy DCI and new formats, </w:t>
      </w:r>
      <w:r w:rsidR="007A3AE8" w:rsidRPr="004803D4">
        <w:rPr>
          <w:rFonts w:hint="eastAsia"/>
        </w:rPr>
        <w:t>n</w:t>
      </w:r>
      <w:r w:rsidR="00541E05" w:rsidRPr="004803D4">
        <w:rPr>
          <w:rFonts w:hint="eastAsia"/>
        </w:rPr>
        <w:t xml:space="preserve">o restriction on DCI size due to size alignment will happen. However, with this solution </w:t>
      </w:r>
      <w:r w:rsidR="005846E2" w:rsidRPr="004803D4">
        <w:rPr>
          <w:rFonts w:hint="eastAsia"/>
        </w:rPr>
        <w:t xml:space="preserve">it </w:t>
      </w:r>
      <w:r w:rsidR="00541E05" w:rsidRPr="004803D4">
        <w:rPr>
          <w:rFonts w:hint="eastAsia"/>
        </w:rPr>
        <w:t xml:space="preserve">is hard to fallback to legacy scheduling, and if only one TB needs to be scheduled, the new DCI format </w:t>
      </w:r>
      <w:r w:rsidR="00C76FA6" w:rsidRPr="004803D4">
        <w:rPr>
          <w:rFonts w:hint="eastAsia"/>
        </w:rPr>
        <w:t>wi</w:t>
      </w:r>
      <w:r w:rsidR="00141B7F" w:rsidRPr="004803D4">
        <w:rPr>
          <w:rFonts w:hint="eastAsia"/>
        </w:rPr>
        <w:t>th</w:t>
      </w:r>
      <w:r w:rsidR="00C76FA6" w:rsidRPr="004803D4">
        <w:rPr>
          <w:rFonts w:hint="eastAsia"/>
        </w:rPr>
        <w:t xml:space="preserve"> increased size will </w:t>
      </w:r>
      <w:r w:rsidR="002D7EEE" w:rsidRPr="004803D4">
        <w:rPr>
          <w:rFonts w:hint="eastAsia"/>
        </w:rPr>
        <w:t xml:space="preserve">introduce </w:t>
      </w:r>
      <w:r w:rsidR="00C76FA6" w:rsidRPr="004803D4">
        <w:rPr>
          <w:rFonts w:hint="eastAsia"/>
        </w:rPr>
        <w:t xml:space="preserve">a </w:t>
      </w:r>
      <w:r w:rsidR="00541E05" w:rsidRPr="004803D4">
        <w:rPr>
          <w:rFonts w:hint="eastAsia"/>
        </w:rPr>
        <w:t>waste</w:t>
      </w:r>
      <w:r w:rsidR="005846E2" w:rsidRPr="004803D4">
        <w:rPr>
          <w:rFonts w:hint="eastAsia"/>
        </w:rPr>
        <w:t xml:space="preserve"> of</w:t>
      </w:r>
      <w:r w:rsidR="00541E05" w:rsidRPr="004803D4">
        <w:rPr>
          <w:rFonts w:hint="eastAsia"/>
        </w:rPr>
        <w:t xml:space="preserve"> </w:t>
      </w:r>
      <w:r w:rsidR="005846E2" w:rsidRPr="004803D4">
        <w:rPr>
          <w:rFonts w:hint="eastAsia"/>
        </w:rPr>
        <w:t xml:space="preserve">radio resource and UE power, </w:t>
      </w:r>
      <w:r w:rsidR="00850ECA" w:rsidRPr="004803D4">
        <w:t>and then</w:t>
      </w:r>
      <w:r w:rsidR="00A379F8" w:rsidRPr="004803D4">
        <w:rPr>
          <w:rFonts w:hint="eastAsia"/>
        </w:rPr>
        <w:t xml:space="preserve"> </w:t>
      </w:r>
      <w:r w:rsidR="005846E2" w:rsidRPr="004803D4">
        <w:rPr>
          <w:rFonts w:hint="eastAsia"/>
        </w:rPr>
        <w:t>the gain of enabling scheduling of multiple transport blocks can hardly be guaranteed.</w:t>
      </w:r>
    </w:p>
    <w:p w:rsidR="00F708AA" w:rsidRPr="004803D4" w:rsidRDefault="009C1D50" w:rsidP="000D159E">
      <w:pPr>
        <w:spacing w:line="276" w:lineRule="auto"/>
        <w:rPr>
          <w:b/>
        </w:rPr>
      </w:pPr>
      <w:r w:rsidRPr="004803D4">
        <w:rPr>
          <w:rFonts w:hint="eastAsia"/>
          <w:b/>
        </w:rPr>
        <w:t xml:space="preserve">Proposal </w:t>
      </w:r>
      <w:r w:rsidR="00757C98" w:rsidRPr="004803D4">
        <w:rPr>
          <w:rFonts w:hint="eastAsia"/>
          <w:b/>
        </w:rPr>
        <w:t>6</w:t>
      </w:r>
      <w:r w:rsidRPr="004803D4">
        <w:rPr>
          <w:rFonts w:hint="eastAsia"/>
          <w:b/>
        </w:rPr>
        <w:t xml:space="preserve">: </w:t>
      </w:r>
      <w:r w:rsidR="00A63B63">
        <w:rPr>
          <w:rFonts w:hint="eastAsia"/>
          <w:b/>
        </w:rPr>
        <w:t xml:space="preserve">Further study if size of legacy fields can be reduced to support size alignment from legacy DCI </w:t>
      </w:r>
      <w:r w:rsidR="00A63B63">
        <w:rPr>
          <w:b/>
        </w:rPr>
        <w:t>format</w:t>
      </w:r>
      <w:r w:rsidR="00A63B63">
        <w:rPr>
          <w:rFonts w:hint="eastAsia"/>
          <w:b/>
        </w:rPr>
        <w:t xml:space="preserve"> and DCI format scheduling multiple </w:t>
      </w:r>
      <w:proofErr w:type="spellStart"/>
      <w:r w:rsidR="00A63B63">
        <w:rPr>
          <w:rFonts w:hint="eastAsia"/>
          <w:b/>
        </w:rPr>
        <w:t>TBs</w:t>
      </w:r>
      <w:r w:rsidRPr="004803D4">
        <w:rPr>
          <w:rFonts w:hint="eastAsia"/>
          <w:b/>
        </w:rPr>
        <w:t>.</w:t>
      </w:r>
      <w:proofErr w:type="spellEnd"/>
    </w:p>
    <w:p w:rsidR="00004C22" w:rsidRPr="004803D4" w:rsidRDefault="00004C22" w:rsidP="000D159E">
      <w:pPr>
        <w:spacing w:line="276" w:lineRule="auto"/>
      </w:pPr>
    </w:p>
    <w:p w:rsidR="00285240" w:rsidRPr="004803D4" w:rsidRDefault="002F220C"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sidRPr="004803D4">
        <w:rPr>
          <w:rFonts w:eastAsia="宋体" w:hint="eastAsia"/>
          <w:color w:val="000000"/>
          <w:sz w:val="32"/>
          <w:lang w:val="en-US" w:eastAsia="zh-CN"/>
        </w:rPr>
        <w:t>4</w:t>
      </w:r>
      <w:r w:rsidR="00285240" w:rsidRPr="004803D4">
        <w:rPr>
          <w:rFonts w:eastAsia="宋体" w:hint="eastAsia"/>
          <w:color w:val="000000"/>
          <w:sz w:val="32"/>
          <w:lang w:val="en-US" w:eastAsia="ko-KR"/>
        </w:rPr>
        <w:t>. Conclusion</w:t>
      </w:r>
    </w:p>
    <w:p w:rsidR="00892A1B" w:rsidRPr="004803D4" w:rsidRDefault="006C4E3A" w:rsidP="000D159E">
      <w:pPr>
        <w:spacing w:line="276" w:lineRule="auto"/>
        <w:jc w:val="both"/>
        <w:rPr>
          <w:lang w:val="x-none"/>
        </w:rPr>
      </w:pPr>
      <w:r w:rsidRPr="004803D4">
        <w:rPr>
          <w:rFonts w:hint="eastAsia"/>
          <w:lang w:val="x-none"/>
        </w:rPr>
        <w:t xml:space="preserve">Based analysis above, </w:t>
      </w:r>
      <w:r w:rsidR="00B92EAC" w:rsidRPr="004803D4">
        <w:rPr>
          <w:rFonts w:hint="eastAsia"/>
          <w:lang w:val="x-none"/>
        </w:rPr>
        <w:t>the foll</w:t>
      </w:r>
      <w:r w:rsidR="000F2FFD" w:rsidRPr="004803D4">
        <w:rPr>
          <w:rFonts w:hint="eastAsia"/>
          <w:lang w:val="x-none"/>
        </w:rPr>
        <w:t>owing observations and proposal</w:t>
      </w:r>
      <w:r w:rsidR="001F66CD" w:rsidRPr="004803D4">
        <w:rPr>
          <w:rFonts w:hint="eastAsia"/>
          <w:lang w:val="x-none"/>
        </w:rPr>
        <w:t xml:space="preserve"> are provided:</w:t>
      </w:r>
      <w:r w:rsidR="00892A1B" w:rsidRPr="004803D4">
        <w:rPr>
          <w:rFonts w:hint="eastAsia"/>
          <w:lang w:val="x-none"/>
        </w:rPr>
        <w:t xml:space="preserve"> </w:t>
      </w:r>
    </w:p>
    <w:p w:rsidR="00CB1D71" w:rsidRPr="004803D4" w:rsidRDefault="00CB1D71" w:rsidP="00CB1D71">
      <w:pPr>
        <w:spacing w:line="276" w:lineRule="auto"/>
        <w:rPr>
          <w:u w:val="single"/>
        </w:rPr>
      </w:pPr>
      <w:r w:rsidRPr="004803D4">
        <w:rPr>
          <w:rFonts w:hint="eastAsia"/>
          <w:b/>
          <w:u w:val="single"/>
        </w:rPr>
        <w:lastRenderedPageBreak/>
        <w:t>Observation 1</w:t>
      </w:r>
      <w:r w:rsidRPr="004803D4">
        <w:rPr>
          <w:rFonts w:hint="eastAsia"/>
          <w:u w:val="single"/>
        </w:rPr>
        <w:t>: For FD-FDD UE, it is beneficial to support early termination of PUSCH when multiple UL transport blocks are scheduled via single DCI.</w:t>
      </w:r>
    </w:p>
    <w:p w:rsidR="00A8431E" w:rsidRPr="00CB1D71" w:rsidRDefault="00A8431E" w:rsidP="000D159E">
      <w:pPr>
        <w:spacing w:line="276" w:lineRule="auto"/>
        <w:jc w:val="both"/>
      </w:pPr>
    </w:p>
    <w:p w:rsidR="00CB1D71" w:rsidRPr="004803D4" w:rsidRDefault="00CB1D71" w:rsidP="00CB1D71">
      <w:pPr>
        <w:spacing w:line="276" w:lineRule="auto"/>
        <w:rPr>
          <w:b/>
        </w:rPr>
      </w:pPr>
      <w:r w:rsidRPr="004803D4">
        <w:rPr>
          <w:rFonts w:hint="eastAsia"/>
          <w:b/>
        </w:rPr>
        <w:t xml:space="preserve">Proposal 1: Scheduling of </w:t>
      </w:r>
      <w:r>
        <w:rPr>
          <w:rFonts w:hint="eastAsia"/>
          <w:b/>
        </w:rPr>
        <w:t xml:space="preserve">both </w:t>
      </w:r>
      <w:r w:rsidRPr="004803D4">
        <w:rPr>
          <w:rFonts w:hint="eastAsia"/>
          <w:b/>
        </w:rPr>
        <w:t>initial transmissions and retransmissions of multiple transport blocks in the same DCI should be supported.</w:t>
      </w:r>
    </w:p>
    <w:p w:rsidR="00CB1D71" w:rsidRPr="004803D4" w:rsidRDefault="00CB1D71" w:rsidP="00CB1D71">
      <w:pPr>
        <w:spacing w:line="276" w:lineRule="auto"/>
        <w:rPr>
          <w:b/>
        </w:rPr>
      </w:pPr>
      <w:r w:rsidRPr="004803D4">
        <w:rPr>
          <w:rFonts w:hint="eastAsia"/>
          <w:b/>
        </w:rPr>
        <w:t>Proposal 2: NDI bitmap with 1 bit per TB in UL/DL grant is used to schedule the initial transmission or retransmission of multiple UL/DL transport blocks.</w:t>
      </w:r>
    </w:p>
    <w:p w:rsidR="00CB1D71" w:rsidRPr="004803D4" w:rsidRDefault="00CB1D71" w:rsidP="00CB1D71">
      <w:pPr>
        <w:spacing w:line="276" w:lineRule="auto"/>
        <w:rPr>
          <w:b/>
        </w:rPr>
      </w:pPr>
      <w:r w:rsidRPr="004803D4">
        <w:rPr>
          <w:rFonts w:hint="eastAsia"/>
          <w:b/>
        </w:rPr>
        <w:t>Proposal 3: The HARQ ID corresponding to first actual scheduled TB is explicitly indicated in DCI grant, and the HARQ IDs of the subsequent HARQ processes are consecutive.</w:t>
      </w:r>
    </w:p>
    <w:p w:rsidR="00CB1D71" w:rsidRPr="004803D4" w:rsidRDefault="00CB1D71" w:rsidP="00CB1D71">
      <w:pPr>
        <w:spacing w:line="276" w:lineRule="auto"/>
        <w:rPr>
          <w:b/>
        </w:rPr>
      </w:pPr>
      <w:r w:rsidRPr="004803D4">
        <w:rPr>
          <w:rFonts w:hint="eastAsia"/>
          <w:b/>
        </w:rPr>
        <w:t>Proposal 4: The PUCCH resource allocation corresponding to HARQ-ACK feedback of multiple DL transport blocks could:</w:t>
      </w:r>
    </w:p>
    <w:p w:rsidR="00CB1D71" w:rsidRPr="004803D4" w:rsidRDefault="00CB1D71" w:rsidP="00CB1D71">
      <w:pPr>
        <w:pStyle w:val="ListParagraph"/>
        <w:numPr>
          <w:ilvl w:val="0"/>
          <w:numId w:val="22"/>
        </w:numPr>
        <w:spacing w:line="276" w:lineRule="auto"/>
        <w:ind w:firstLineChars="0"/>
        <w:rPr>
          <w:b/>
        </w:rPr>
      </w:pPr>
      <w:r w:rsidRPr="004803D4">
        <w:rPr>
          <w:rFonts w:hint="eastAsia"/>
          <w:b/>
          <w:lang w:eastAsia="zh-CN"/>
        </w:rPr>
        <w:t>Reuse legacy PUCCH resource allocation if HARQ-ACK bundling or multiplexing is used;</w:t>
      </w:r>
    </w:p>
    <w:p w:rsidR="00CB1D71" w:rsidRPr="004803D4" w:rsidRDefault="00CB1D71" w:rsidP="00CB1D71">
      <w:pPr>
        <w:pStyle w:val="ListParagraph"/>
        <w:numPr>
          <w:ilvl w:val="0"/>
          <w:numId w:val="22"/>
        </w:numPr>
        <w:spacing w:line="276" w:lineRule="auto"/>
        <w:ind w:firstLineChars="0"/>
        <w:rPr>
          <w:b/>
        </w:rPr>
      </w:pPr>
      <w:r w:rsidRPr="004803D4">
        <w:rPr>
          <w:rFonts w:hint="eastAsia"/>
          <w:b/>
          <w:lang w:eastAsia="zh-CN"/>
        </w:rPr>
        <w:t>PUCCH resource of the first scheduled TB is derived based on PDSCH resource of last DL TB, and the subsequent TBs use consecutive PUCCH resources.</w:t>
      </w:r>
    </w:p>
    <w:p w:rsidR="00CB1D71" w:rsidRPr="004803D4" w:rsidRDefault="00CB1D71" w:rsidP="00CB1D71">
      <w:pPr>
        <w:spacing w:line="276" w:lineRule="auto"/>
        <w:rPr>
          <w:b/>
        </w:rPr>
      </w:pPr>
      <w:r w:rsidRPr="004803D4">
        <w:rPr>
          <w:rFonts w:hint="eastAsia"/>
          <w:b/>
        </w:rPr>
        <w:t>Proposal 5: The new DCI format scheduling multiple transport blocks for unicast could explicitly indicate at least the following information:</w:t>
      </w:r>
    </w:p>
    <w:p w:rsidR="00CB1D71" w:rsidRPr="004803D4" w:rsidRDefault="00CB1D71" w:rsidP="00CB1D71">
      <w:pPr>
        <w:pStyle w:val="ListParagraph"/>
        <w:numPr>
          <w:ilvl w:val="0"/>
          <w:numId w:val="22"/>
        </w:numPr>
        <w:spacing w:line="276" w:lineRule="auto"/>
        <w:ind w:firstLineChars="0"/>
        <w:rPr>
          <w:b/>
        </w:rPr>
      </w:pPr>
      <w:r w:rsidRPr="004803D4">
        <w:rPr>
          <w:rFonts w:hint="eastAsia"/>
          <w:b/>
          <w:lang w:eastAsia="zh-CN"/>
        </w:rPr>
        <w:t xml:space="preserve">Number of actual scheduled transport blocks </w:t>
      </w:r>
    </w:p>
    <w:p w:rsidR="00CB1D71" w:rsidRPr="004803D4" w:rsidRDefault="00CB1D71" w:rsidP="00CB1D71">
      <w:pPr>
        <w:pStyle w:val="ListParagraph"/>
        <w:numPr>
          <w:ilvl w:val="0"/>
          <w:numId w:val="22"/>
        </w:numPr>
        <w:spacing w:line="276" w:lineRule="auto"/>
        <w:ind w:firstLineChars="0"/>
        <w:rPr>
          <w:b/>
        </w:rPr>
      </w:pPr>
      <w:r w:rsidRPr="004803D4">
        <w:rPr>
          <w:rFonts w:hint="eastAsia"/>
          <w:b/>
          <w:lang w:eastAsia="zh-CN"/>
        </w:rPr>
        <w:t>HARQ ID of first actual scheduled TB</w:t>
      </w:r>
    </w:p>
    <w:p w:rsidR="00CB1D71" w:rsidRPr="004803D4" w:rsidRDefault="00CB1D71" w:rsidP="00CB1D71">
      <w:pPr>
        <w:pStyle w:val="ListParagraph"/>
        <w:numPr>
          <w:ilvl w:val="0"/>
          <w:numId w:val="22"/>
        </w:numPr>
        <w:spacing w:line="276" w:lineRule="auto"/>
        <w:ind w:firstLineChars="0"/>
        <w:rPr>
          <w:b/>
        </w:rPr>
      </w:pPr>
      <w:r w:rsidRPr="004803D4">
        <w:rPr>
          <w:rFonts w:hint="eastAsia"/>
          <w:b/>
          <w:lang w:eastAsia="zh-CN"/>
        </w:rPr>
        <w:t>Resource assignment/MCS, which are common for all TBs</w:t>
      </w:r>
    </w:p>
    <w:p w:rsidR="00CB1D71" w:rsidRDefault="00CB1D71" w:rsidP="00CB1D71">
      <w:pPr>
        <w:pStyle w:val="ListParagraph"/>
        <w:numPr>
          <w:ilvl w:val="0"/>
          <w:numId w:val="22"/>
        </w:numPr>
        <w:spacing w:line="276" w:lineRule="auto"/>
        <w:ind w:firstLineChars="0"/>
        <w:rPr>
          <w:b/>
        </w:rPr>
      </w:pPr>
      <w:r>
        <w:rPr>
          <w:rFonts w:hint="eastAsia"/>
          <w:b/>
          <w:lang w:eastAsia="zh-CN"/>
        </w:rPr>
        <w:t>TB-specific NDI</w:t>
      </w:r>
    </w:p>
    <w:p w:rsidR="00CB1D71" w:rsidRPr="004803D4" w:rsidRDefault="00CB1D71" w:rsidP="00CB1D71">
      <w:pPr>
        <w:pStyle w:val="ListParagraph"/>
        <w:numPr>
          <w:ilvl w:val="0"/>
          <w:numId w:val="22"/>
        </w:numPr>
        <w:spacing w:line="276" w:lineRule="auto"/>
        <w:ind w:firstLineChars="0"/>
        <w:rPr>
          <w:b/>
        </w:rPr>
      </w:pPr>
      <w:r>
        <w:rPr>
          <w:rFonts w:hint="eastAsia"/>
          <w:b/>
          <w:lang w:eastAsia="zh-CN"/>
        </w:rPr>
        <w:t>Common RV, or TB-specific RV derived by NDI</w:t>
      </w:r>
    </w:p>
    <w:p w:rsidR="00A63B63" w:rsidRPr="004803D4" w:rsidRDefault="00A63B63" w:rsidP="00A63B63">
      <w:pPr>
        <w:spacing w:line="276" w:lineRule="auto"/>
        <w:rPr>
          <w:b/>
        </w:rPr>
      </w:pPr>
      <w:r w:rsidRPr="004803D4">
        <w:rPr>
          <w:rFonts w:hint="eastAsia"/>
          <w:b/>
        </w:rPr>
        <w:t xml:space="preserve">Proposal 6: </w:t>
      </w:r>
      <w:r>
        <w:rPr>
          <w:rFonts w:hint="eastAsia"/>
          <w:b/>
        </w:rPr>
        <w:t xml:space="preserve">Further study if size of legacy fields can be reduced to support size alignment from legacy DCI </w:t>
      </w:r>
      <w:r>
        <w:rPr>
          <w:b/>
        </w:rPr>
        <w:t>format</w:t>
      </w:r>
      <w:r>
        <w:rPr>
          <w:rFonts w:hint="eastAsia"/>
          <w:b/>
        </w:rPr>
        <w:t xml:space="preserve"> and DCI format scheduling multiple </w:t>
      </w:r>
      <w:proofErr w:type="spellStart"/>
      <w:r>
        <w:rPr>
          <w:rFonts w:hint="eastAsia"/>
          <w:b/>
        </w:rPr>
        <w:t>TBs</w:t>
      </w:r>
      <w:r w:rsidRPr="004803D4">
        <w:rPr>
          <w:rFonts w:hint="eastAsia"/>
          <w:b/>
        </w:rPr>
        <w:t>.</w:t>
      </w:r>
      <w:proofErr w:type="spellEnd"/>
    </w:p>
    <w:p w:rsidR="004D2280" w:rsidRPr="00A63B63" w:rsidRDefault="004D2280" w:rsidP="000D159E">
      <w:pPr>
        <w:spacing w:after="0" w:line="276" w:lineRule="auto"/>
        <w:jc w:val="both"/>
        <w:rPr>
          <w:color w:val="000000"/>
          <w:kern w:val="24"/>
        </w:rPr>
      </w:pPr>
    </w:p>
    <w:p w:rsidR="004411FE" w:rsidRPr="004803D4"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sidRPr="004803D4">
        <w:rPr>
          <w:rFonts w:eastAsia="宋体" w:hint="eastAsia"/>
          <w:color w:val="000000"/>
          <w:sz w:val="32"/>
          <w:lang w:val="en-US" w:eastAsia="zh-CN"/>
        </w:rPr>
        <w:t>Reference</w:t>
      </w:r>
    </w:p>
    <w:p w:rsidR="004411FE" w:rsidRPr="004803D4" w:rsidRDefault="004411FE" w:rsidP="000D159E">
      <w:pPr>
        <w:spacing w:after="0" w:line="276" w:lineRule="auto"/>
        <w:jc w:val="both"/>
        <w:rPr>
          <w:color w:val="000000"/>
          <w:kern w:val="24"/>
          <w:lang w:val="x-none"/>
        </w:rPr>
      </w:pPr>
      <w:r w:rsidRPr="004803D4">
        <w:rPr>
          <w:rFonts w:hint="eastAsia"/>
          <w:color w:val="000000"/>
          <w:kern w:val="24"/>
          <w:lang w:val="x-none"/>
        </w:rPr>
        <w:t xml:space="preserve">[1] </w:t>
      </w:r>
      <w:r w:rsidR="00592BA2" w:rsidRPr="004803D4">
        <w:rPr>
          <w:rFonts w:hint="eastAsia"/>
          <w:color w:val="000000"/>
          <w:kern w:val="24"/>
          <w:lang w:val="x-none"/>
        </w:rPr>
        <w:t>RP-18</w:t>
      </w:r>
      <w:r w:rsidR="009F27A7" w:rsidRPr="004803D4">
        <w:rPr>
          <w:rFonts w:hint="eastAsia"/>
          <w:color w:val="000000"/>
          <w:kern w:val="24"/>
          <w:lang w:val="x-none"/>
        </w:rPr>
        <w:t>2891</w:t>
      </w:r>
      <w:r w:rsidR="00592BA2" w:rsidRPr="004803D4">
        <w:rPr>
          <w:rFonts w:hint="eastAsia"/>
          <w:color w:val="000000"/>
          <w:kern w:val="24"/>
          <w:lang w:val="x-none"/>
        </w:rPr>
        <w:t xml:space="preserve">, </w:t>
      </w:r>
      <w:r w:rsidR="009F27A7" w:rsidRPr="004803D4">
        <w:rPr>
          <w:rFonts w:hint="eastAsia"/>
          <w:color w:val="000000"/>
          <w:kern w:val="24"/>
          <w:lang w:val="x-none"/>
        </w:rPr>
        <w:t xml:space="preserve">Revised </w:t>
      </w:r>
      <w:r w:rsidR="00592BA2" w:rsidRPr="004803D4">
        <w:rPr>
          <w:rFonts w:hint="eastAsia"/>
          <w:color w:val="000000"/>
          <w:kern w:val="24"/>
          <w:lang w:val="x-none"/>
        </w:rPr>
        <w:t xml:space="preserve">WID on Rel-16 </w:t>
      </w:r>
      <w:r w:rsidR="001A4E11" w:rsidRPr="004803D4">
        <w:rPr>
          <w:rFonts w:hint="eastAsia"/>
          <w:color w:val="000000"/>
          <w:kern w:val="24"/>
          <w:lang w:val="x-none"/>
        </w:rPr>
        <w:t>MTC</w:t>
      </w:r>
      <w:bookmarkStart w:id="2" w:name="_GoBack"/>
      <w:bookmarkEnd w:id="2"/>
    </w:p>
    <w:p w:rsidR="0009561C" w:rsidRPr="004803D4" w:rsidRDefault="0009561C" w:rsidP="0009561C">
      <w:pPr>
        <w:spacing w:after="0" w:line="276" w:lineRule="auto"/>
        <w:jc w:val="both"/>
        <w:rPr>
          <w:color w:val="000000"/>
          <w:kern w:val="24"/>
          <w:lang w:val="x-none"/>
        </w:rPr>
      </w:pPr>
      <w:r w:rsidRPr="004803D4">
        <w:rPr>
          <w:rFonts w:hint="eastAsia"/>
          <w:color w:val="000000"/>
          <w:kern w:val="24"/>
          <w:lang w:val="x-none"/>
        </w:rPr>
        <w:t>[2] Draft minutes report of RAN1#9</w:t>
      </w:r>
      <w:r w:rsidR="004B1DB0" w:rsidRPr="004803D4">
        <w:rPr>
          <w:rFonts w:hint="eastAsia"/>
          <w:color w:val="000000"/>
          <w:kern w:val="24"/>
          <w:lang w:val="x-none"/>
        </w:rPr>
        <w:t>6</w:t>
      </w:r>
      <w:r w:rsidR="004424DB">
        <w:rPr>
          <w:rFonts w:hint="eastAsia"/>
          <w:color w:val="000000"/>
          <w:kern w:val="24"/>
          <w:lang w:val="x-none"/>
        </w:rPr>
        <w:t>bis</w:t>
      </w:r>
    </w:p>
    <w:p w:rsidR="004241B0" w:rsidRPr="0009561C" w:rsidRDefault="0009561C" w:rsidP="0009561C">
      <w:pPr>
        <w:spacing w:after="0" w:line="276" w:lineRule="auto"/>
        <w:jc w:val="both"/>
        <w:rPr>
          <w:color w:val="000000"/>
          <w:kern w:val="24"/>
          <w:lang w:val="x-none"/>
        </w:rPr>
      </w:pPr>
      <w:r w:rsidRPr="004803D4">
        <w:rPr>
          <w:rFonts w:hint="eastAsia"/>
          <w:color w:val="000000"/>
          <w:kern w:val="24"/>
          <w:lang w:val="x-none"/>
        </w:rPr>
        <w:t>[3] R1-1</w:t>
      </w:r>
      <w:r w:rsidR="004B1DB0" w:rsidRPr="004803D4">
        <w:rPr>
          <w:rFonts w:hint="eastAsia"/>
          <w:color w:val="000000"/>
          <w:kern w:val="24"/>
          <w:lang w:val="x-none"/>
        </w:rPr>
        <w:t>90</w:t>
      </w:r>
      <w:r w:rsidR="009B56C2">
        <w:rPr>
          <w:rFonts w:hint="eastAsia"/>
          <w:color w:val="000000"/>
          <w:kern w:val="24"/>
          <w:lang w:val="x-none"/>
        </w:rPr>
        <w:t>4376</w:t>
      </w:r>
      <w:r w:rsidRPr="004803D4">
        <w:rPr>
          <w:rFonts w:hint="eastAsia"/>
          <w:color w:val="000000"/>
          <w:kern w:val="24"/>
          <w:lang w:val="x-none"/>
        </w:rPr>
        <w:t>, Scheduling of multiple TBs for MTC</w:t>
      </w:r>
      <w:r w:rsidR="00D97748" w:rsidRPr="004803D4">
        <w:rPr>
          <w:rFonts w:hint="eastAsia"/>
          <w:color w:val="000000"/>
          <w:kern w:val="24"/>
          <w:lang w:val="x-none"/>
        </w:rPr>
        <w:t>, Samsung</w:t>
      </w:r>
    </w:p>
    <w:sectPr w:rsidR="004241B0" w:rsidRPr="0009561C" w:rsidSect="00C3193E">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004" w:rsidRPr="00C47AD2" w:rsidRDefault="00817004" w:rsidP="00736F7B">
      <w:pPr>
        <w:rPr>
          <w:rFonts w:ascii="Arial" w:hAnsi="Arial"/>
          <w:sz w:val="12"/>
        </w:rPr>
      </w:pPr>
      <w:r>
        <w:separator/>
      </w:r>
    </w:p>
  </w:endnote>
  <w:endnote w:type="continuationSeparator" w:id="0">
    <w:p w:rsidR="00817004" w:rsidRPr="00C47AD2" w:rsidRDefault="00817004"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3C3" w:rsidRDefault="00FF73C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F73C3" w:rsidRDefault="00FF73C3"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3C3" w:rsidRDefault="00FF73C3">
    <w:pPr>
      <w:pStyle w:val="Footer"/>
    </w:pPr>
    <w:r>
      <w:fldChar w:fldCharType="begin"/>
    </w:r>
    <w:r>
      <w:instrText xml:space="preserve"> PAGE   \* MERGEFORMAT </w:instrText>
    </w:r>
    <w:r>
      <w:fldChar w:fldCharType="separate"/>
    </w:r>
    <w:r w:rsidR="0044630F">
      <w:t>5</w:t>
    </w:r>
    <w:r>
      <w:fldChar w:fldCharType="end"/>
    </w:r>
  </w:p>
  <w:p w:rsidR="00FF73C3" w:rsidRDefault="00FF73C3"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004" w:rsidRPr="00C47AD2" w:rsidRDefault="00817004" w:rsidP="00736F7B">
      <w:pPr>
        <w:rPr>
          <w:rFonts w:ascii="Arial" w:hAnsi="Arial"/>
          <w:sz w:val="12"/>
        </w:rPr>
      </w:pPr>
      <w:r>
        <w:separator/>
      </w:r>
    </w:p>
  </w:footnote>
  <w:footnote w:type="continuationSeparator" w:id="0">
    <w:p w:rsidR="00817004" w:rsidRPr="00C47AD2" w:rsidRDefault="00817004"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9FC2A8E"/>
    <w:multiLevelType w:val="hybridMultilevel"/>
    <w:tmpl w:val="D7B83924"/>
    <w:lvl w:ilvl="0" w:tplc="1AA2156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610F44"/>
    <w:multiLevelType w:val="hybridMultilevel"/>
    <w:tmpl w:val="01520D42"/>
    <w:lvl w:ilvl="0" w:tplc="77CC42F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4D1E61"/>
    <w:multiLevelType w:val="hybridMultilevel"/>
    <w:tmpl w:val="51268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7982E8E"/>
    <w:multiLevelType w:val="hybridMultilevel"/>
    <w:tmpl w:val="7CA8B8D8"/>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2010226"/>
    <w:multiLevelType w:val="hybridMultilevel"/>
    <w:tmpl w:val="47586C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B327A82"/>
    <w:multiLevelType w:val="hybridMultilevel"/>
    <w:tmpl w:val="1C5EBCDE"/>
    <w:lvl w:ilvl="0" w:tplc="C07E349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C3E1A74"/>
    <w:multiLevelType w:val="hybridMultilevel"/>
    <w:tmpl w:val="FEC2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4051901"/>
    <w:multiLevelType w:val="hybridMultilevel"/>
    <w:tmpl w:val="BDFE44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3E33742"/>
    <w:multiLevelType w:val="hybridMultilevel"/>
    <w:tmpl w:val="33E2D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8"/>
  </w:num>
  <w:num w:numId="5">
    <w:abstractNumId w:val="13"/>
  </w:num>
  <w:num w:numId="6">
    <w:abstractNumId w:val="22"/>
  </w:num>
  <w:num w:numId="7">
    <w:abstractNumId w:val="14"/>
  </w:num>
  <w:num w:numId="8">
    <w:abstractNumId w:val="12"/>
  </w:num>
  <w:num w:numId="9">
    <w:abstractNumId w:val="20"/>
  </w:num>
  <w:num w:numId="10">
    <w:abstractNumId w:val="2"/>
  </w:num>
  <w:num w:numId="11">
    <w:abstractNumId w:val="21"/>
  </w:num>
  <w:num w:numId="12">
    <w:abstractNumId w:val="6"/>
  </w:num>
  <w:num w:numId="13">
    <w:abstractNumId w:val="11"/>
  </w:num>
  <w:num w:numId="14">
    <w:abstractNumId w:val="9"/>
  </w:num>
  <w:num w:numId="15">
    <w:abstractNumId w:val="15"/>
  </w:num>
  <w:num w:numId="16">
    <w:abstractNumId w:val="5"/>
  </w:num>
  <w:num w:numId="17">
    <w:abstractNumId w:val="16"/>
  </w:num>
  <w:num w:numId="18">
    <w:abstractNumId w:val="17"/>
  </w:num>
  <w:num w:numId="19">
    <w:abstractNumId w:val="18"/>
  </w:num>
  <w:num w:numId="20">
    <w:abstractNumId w:val="7"/>
  </w:num>
  <w:num w:numId="21">
    <w:abstractNumId w:val="1"/>
  </w:num>
  <w:num w:numId="22">
    <w:abstractNumId w:val="4"/>
  </w:num>
  <w:num w:numId="23">
    <w:abstractNumId w:val="3"/>
  </w:num>
  <w:num w:numId="24">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4C22"/>
    <w:rsid w:val="00005534"/>
    <w:rsid w:val="000058D8"/>
    <w:rsid w:val="00005EBB"/>
    <w:rsid w:val="000064BA"/>
    <w:rsid w:val="00006642"/>
    <w:rsid w:val="00006766"/>
    <w:rsid w:val="00006C3A"/>
    <w:rsid w:val="00006C92"/>
    <w:rsid w:val="00006E56"/>
    <w:rsid w:val="00006EFE"/>
    <w:rsid w:val="00006F7D"/>
    <w:rsid w:val="00007030"/>
    <w:rsid w:val="000070F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3D7"/>
    <w:rsid w:val="000125DC"/>
    <w:rsid w:val="00012769"/>
    <w:rsid w:val="00012863"/>
    <w:rsid w:val="00012971"/>
    <w:rsid w:val="00012AB4"/>
    <w:rsid w:val="00012DA1"/>
    <w:rsid w:val="00013178"/>
    <w:rsid w:val="000131B8"/>
    <w:rsid w:val="0001334B"/>
    <w:rsid w:val="00013553"/>
    <w:rsid w:val="0001390A"/>
    <w:rsid w:val="00013A2A"/>
    <w:rsid w:val="00014087"/>
    <w:rsid w:val="000142FA"/>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6A0"/>
    <w:rsid w:val="00026E2C"/>
    <w:rsid w:val="00027104"/>
    <w:rsid w:val="00027452"/>
    <w:rsid w:val="00027680"/>
    <w:rsid w:val="00027B36"/>
    <w:rsid w:val="00030187"/>
    <w:rsid w:val="00030388"/>
    <w:rsid w:val="000303A5"/>
    <w:rsid w:val="000304B7"/>
    <w:rsid w:val="000307E4"/>
    <w:rsid w:val="00030ACF"/>
    <w:rsid w:val="00030BA3"/>
    <w:rsid w:val="00030D6C"/>
    <w:rsid w:val="00030FB5"/>
    <w:rsid w:val="00031138"/>
    <w:rsid w:val="00031371"/>
    <w:rsid w:val="000315E1"/>
    <w:rsid w:val="00031CD9"/>
    <w:rsid w:val="000321AD"/>
    <w:rsid w:val="00032292"/>
    <w:rsid w:val="00032467"/>
    <w:rsid w:val="00032734"/>
    <w:rsid w:val="00032B68"/>
    <w:rsid w:val="00032EC2"/>
    <w:rsid w:val="000331DC"/>
    <w:rsid w:val="0003335E"/>
    <w:rsid w:val="00033403"/>
    <w:rsid w:val="000337E3"/>
    <w:rsid w:val="00033828"/>
    <w:rsid w:val="00033BAA"/>
    <w:rsid w:val="00033C29"/>
    <w:rsid w:val="00034239"/>
    <w:rsid w:val="00034305"/>
    <w:rsid w:val="0003436D"/>
    <w:rsid w:val="000345C7"/>
    <w:rsid w:val="000346C1"/>
    <w:rsid w:val="00034996"/>
    <w:rsid w:val="00034F17"/>
    <w:rsid w:val="00034F4E"/>
    <w:rsid w:val="00035A54"/>
    <w:rsid w:val="00035A6F"/>
    <w:rsid w:val="00035AF1"/>
    <w:rsid w:val="00035B31"/>
    <w:rsid w:val="00035D65"/>
    <w:rsid w:val="00036512"/>
    <w:rsid w:val="00036740"/>
    <w:rsid w:val="0003684F"/>
    <w:rsid w:val="000369B3"/>
    <w:rsid w:val="00036AA5"/>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69"/>
    <w:rsid w:val="0005237F"/>
    <w:rsid w:val="00053209"/>
    <w:rsid w:val="000533E7"/>
    <w:rsid w:val="00053726"/>
    <w:rsid w:val="00053B3E"/>
    <w:rsid w:val="000540E4"/>
    <w:rsid w:val="0005443D"/>
    <w:rsid w:val="00054850"/>
    <w:rsid w:val="00054862"/>
    <w:rsid w:val="000549F0"/>
    <w:rsid w:val="00054A09"/>
    <w:rsid w:val="00054C48"/>
    <w:rsid w:val="00054C8B"/>
    <w:rsid w:val="00054C9F"/>
    <w:rsid w:val="00055037"/>
    <w:rsid w:val="0005506E"/>
    <w:rsid w:val="0005525E"/>
    <w:rsid w:val="000552D5"/>
    <w:rsid w:val="000552DD"/>
    <w:rsid w:val="000553F6"/>
    <w:rsid w:val="00055701"/>
    <w:rsid w:val="00055B2A"/>
    <w:rsid w:val="00055B7A"/>
    <w:rsid w:val="00055C3E"/>
    <w:rsid w:val="00055ED8"/>
    <w:rsid w:val="000560B8"/>
    <w:rsid w:val="00056172"/>
    <w:rsid w:val="0005637F"/>
    <w:rsid w:val="000564B2"/>
    <w:rsid w:val="00056550"/>
    <w:rsid w:val="0005656E"/>
    <w:rsid w:val="00056AC7"/>
    <w:rsid w:val="00056D46"/>
    <w:rsid w:val="00056D4D"/>
    <w:rsid w:val="00056EA1"/>
    <w:rsid w:val="00056FCD"/>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4F3"/>
    <w:rsid w:val="00061507"/>
    <w:rsid w:val="00061571"/>
    <w:rsid w:val="0006170A"/>
    <w:rsid w:val="00061905"/>
    <w:rsid w:val="00061A11"/>
    <w:rsid w:val="00061A40"/>
    <w:rsid w:val="00061A60"/>
    <w:rsid w:val="00062146"/>
    <w:rsid w:val="00062282"/>
    <w:rsid w:val="000622A3"/>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73D"/>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1F84"/>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82"/>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8DF"/>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61C"/>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7A3"/>
    <w:rsid w:val="00097A79"/>
    <w:rsid w:val="00097A85"/>
    <w:rsid w:val="00097CD5"/>
    <w:rsid w:val="00097E2C"/>
    <w:rsid w:val="00097EAE"/>
    <w:rsid w:val="000A013F"/>
    <w:rsid w:val="000A03AE"/>
    <w:rsid w:val="000A046C"/>
    <w:rsid w:val="000A04F3"/>
    <w:rsid w:val="000A0899"/>
    <w:rsid w:val="000A09A5"/>
    <w:rsid w:val="000A0BD3"/>
    <w:rsid w:val="000A0E88"/>
    <w:rsid w:val="000A1145"/>
    <w:rsid w:val="000A1299"/>
    <w:rsid w:val="000A1479"/>
    <w:rsid w:val="000A17F3"/>
    <w:rsid w:val="000A181A"/>
    <w:rsid w:val="000A2100"/>
    <w:rsid w:val="000A21D9"/>
    <w:rsid w:val="000A23A1"/>
    <w:rsid w:val="000A242F"/>
    <w:rsid w:val="000A25ED"/>
    <w:rsid w:val="000A2733"/>
    <w:rsid w:val="000A282A"/>
    <w:rsid w:val="000A28F1"/>
    <w:rsid w:val="000A3212"/>
    <w:rsid w:val="000A3565"/>
    <w:rsid w:val="000A38E5"/>
    <w:rsid w:val="000A39EE"/>
    <w:rsid w:val="000A3B11"/>
    <w:rsid w:val="000A3B2B"/>
    <w:rsid w:val="000A3B79"/>
    <w:rsid w:val="000A3F49"/>
    <w:rsid w:val="000A40EE"/>
    <w:rsid w:val="000A4211"/>
    <w:rsid w:val="000A4284"/>
    <w:rsid w:val="000A43C3"/>
    <w:rsid w:val="000A49D0"/>
    <w:rsid w:val="000A4E2B"/>
    <w:rsid w:val="000A50A3"/>
    <w:rsid w:val="000A553C"/>
    <w:rsid w:val="000A5602"/>
    <w:rsid w:val="000A582B"/>
    <w:rsid w:val="000A5A0E"/>
    <w:rsid w:val="000A5A22"/>
    <w:rsid w:val="000A5B0B"/>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4BF"/>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1B"/>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443"/>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E78"/>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494"/>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345"/>
    <w:rsid w:val="000D373E"/>
    <w:rsid w:val="000D3C1E"/>
    <w:rsid w:val="000D3F69"/>
    <w:rsid w:val="000D4084"/>
    <w:rsid w:val="000D40A7"/>
    <w:rsid w:val="000D430E"/>
    <w:rsid w:val="000D45A6"/>
    <w:rsid w:val="000D45C0"/>
    <w:rsid w:val="000D4675"/>
    <w:rsid w:val="000D494B"/>
    <w:rsid w:val="000D4A5A"/>
    <w:rsid w:val="000D4BF2"/>
    <w:rsid w:val="000D574B"/>
    <w:rsid w:val="000D5E77"/>
    <w:rsid w:val="000D62ED"/>
    <w:rsid w:val="000D6337"/>
    <w:rsid w:val="000D6342"/>
    <w:rsid w:val="000D6568"/>
    <w:rsid w:val="000D68F3"/>
    <w:rsid w:val="000D6BED"/>
    <w:rsid w:val="000D6DE0"/>
    <w:rsid w:val="000D7178"/>
    <w:rsid w:val="000D75B2"/>
    <w:rsid w:val="000D783F"/>
    <w:rsid w:val="000D784D"/>
    <w:rsid w:val="000D7B41"/>
    <w:rsid w:val="000D7BDF"/>
    <w:rsid w:val="000D7D1D"/>
    <w:rsid w:val="000E038F"/>
    <w:rsid w:val="000E045F"/>
    <w:rsid w:val="000E07D1"/>
    <w:rsid w:val="000E0879"/>
    <w:rsid w:val="000E0C0C"/>
    <w:rsid w:val="000E0C8D"/>
    <w:rsid w:val="000E0DAC"/>
    <w:rsid w:val="000E0E21"/>
    <w:rsid w:val="000E1296"/>
    <w:rsid w:val="000E1792"/>
    <w:rsid w:val="000E1F87"/>
    <w:rsid w:val="000E229F"/>
    <w:rsid w:val="000E2397"/>
    <w:rsid w:val="000E239B"/>
    <w:rsid w:val="000E25C2"/>
    <w:rsid w:val="000E2645"/>
    <w:rsid w:val="000E2A10"/>
    <w:rsid w:val="000E2A5A"/>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29F"/>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0BAE"/>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654"/>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1EEB"/>
    <w:rsid w:val="0012200A"/>
    <w:rsid w:val="001226AD"/>
    <w:rsid w:val="00122726"/>
    <w:rsid w:val="00122F3D"/>
    <w:rsid w:val="0012327A"/>
    <w:rsid w:val="00123566"/>
    <w:rsid w:val="001237E4"/>
    <w:rsid w:val="00123BB5"/>
    <w:rsid w:val="00123CFE"/>
    <w:rsid w:val="00123F5C"/>
    <w:rsid w:val="001246C2"/>
    <w:rsid w:val="00124851"/>
    <w:rsid w:val="001249BE"/>
    <w:rsid w:val="00124F82"/>
    <w:rsid w:val="0012532B"/>
    <w:rsid w:val="001254E2"/>
    <w:rsid w:val="0012550B"/>
    <w:rsid w:val="00125636"/>
    <w:rsid w:val="001256CC"/>
    <w:rsid w:val="00125711"/>
    <w:rsid w:val="0012578A"/>
    <w:rsid w:val="00125836"/>
    <w:rsid w:val="00125919"/>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B91"/>
    <w:rsid w:val="00131D6A"/>
    <w:rsid w:val="00131E32"/>
    <w:rsid w:val="00132215"/>
    <w:rsid w:val="00132337"/>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51A2"/>
    <w:rsid w:val="001351D6"/>
    <w:rsid w:val="00135246"/>
    <w:rsid w:val="001357E7"/>
    <w:rsid w:val="00135BD0"/>
    <w:rsid w:val="0013639D"/>
    <w:rsid w:val="001365BD"/>
    <w:rsid w:val="001365D2"/>
    <w:rsid w:val="00136697"/>
    <w:rsid w:val="00136A84"/>
    <w:rsid w:val="00136E69"/>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149"/>
    <w:rsid w:val="00141400"/>
    <w:rsid w:val="00141678"/>
    <w:rsid w:val="00141A9D"/>
    <w:rsid w:val="00141B7F"/>
    <w:rsid w:val="00141CB6"/>
    <w:rsid w:val="00141E94"/>
    <w:rsid w:val="0014242E"/>
    <w:rsid w:val="0014281A"/>
    <w:rsid w:val="00142A15"/>
    <w:rsid w:val="00142D15"/>
    <w:rsid w:val="00142DD1"/>
    <w:rsid w:val="00142E36"/>
    <w:rsid w:val="00142E84"/>
    <w:rsid w:val="00142EAE"/>
    <w:rsid w:val="0014336E"/>
    <w:rsid w:val="001434D0"/>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A3"/>
    <w:rsid w:val="0015307F"/>
    <w:rsid w:val="001530BF"/>
    <w:rsid w:val="0015343D"/>
    <w:rsid w:val="001536E3"/>
    <w:rsid w:val="001539BE"/>
    <w:rsid w:val="00153D56"/>
    <w:rsid w:val="00153D8F"/>
    <w:rsid w:val="00153E43"/>
    <w:rsid w:val="00153FD6"/>
    <w:rsid w:val="0015485D"/>
    <w:rsid w:val="00154888"/>
    <w:rsid w:val="00154899"/>
    <w:rsid w:val="00154B03"/>
    <w:rsid w:val="00154DBF"/>
    <w:rsid w:val="00154DDC"/>
    <w:rsid w:val="00155077"/>
    <w:rsid w:val="00155344"/>
    <w:rsid w:val="00155922"/>
    <w:rsid w:val="0015599C"/>
    <w:rsid w:val="00155CFC"/>
    <w:rsid w:val="001561F6"/>
    <w:rsid w:val="0015638E"/>
    <w:rsid w:val="00156BBD"/>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C4E"/>
    <w:rsid w:val="00160D7F"/>
    <w:rsid w:val="00161102"/>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EF0"/>
    <w:rsid w:val="00177004"/>
    <w:rsid w:val="00177279"/>
    <w:rsid w:val="0017738A"/>
    <w:rsid w:val="001775AA"/>
    <w:rsid w:val="00177656"/>
    <w:rsid w:val="00177BF5"/>
    <w:rsid w:val="001803FD"/>
    <w:rsid w:val="0018041E"/>
    <w:rsid w:val="0018054F"/>
    <w:rsid w:val="00180DA3"/>
    <w:rsid w:val="00180DE2"/>
    <w:rsid w:val="0018174D"/>
    <w:rsid w:val="00181896"/>
    <w:rsid w:val="0018197E"/>
    <w:rsid w:val="00181C70"/>
    <w:rsid w:val="00181CAF"/>
    <w:rsid w:val="00181EE7"/>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9B5"/>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0F34"/>
    <w:rsid w:val="001A152D"/>
    <w:rsid w:val="001A173F"/>
    <w:rsid w:val="001A17C7"/>
    <w:rsid w:val="001A1A20"/>
    <w:rsid w:val="001A1E2F"/>
    <w:rsid w:val="001A1F6F"/>
    <w:rsid w:val="001A225B"/>
    <w:rsid w:val="001A2A4A"/>
    <w:rsid w:val="001A2B97"/>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4E11"/>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F9"/>
    <w:rsid w:val="001B194E"/>
    <w:rsid w:val="001B1E46"/>
    <w:rsid w:val="001B2183"/>
    <w:rsid w:val="001B252C"/>
    <w:rsid w:val="001B26D6"/>
    <w:rsid w:val="001B305C"/>
    <w:rsid w:val="001B3081"/>
    <w:rsid w:val="001B35C7"/>
    <w:rsid w:val="001B3686"/>
    <w:rsid w:val="001B3ACF"/>
    <w:rsid w:val="001B3EF6"/>
    <w:rsid w:val="001B3F78"/>
    <w:rsid w:val="001B449E"/>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2DA"/>
    <w:rsid w:val="001B6403"/>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1F3"/>
    <w:rsid w:val="001C3270"/>
    <w:rsid w:val="001C3274"/>
    <w:rsid w:val="001C3308"/>
    <w:rsid w:val="001C340C"/>
    <w:rsid w:val="001C356A"/>
    <w:rsid w:val="001C39FA"/>
    <w:rsid w:val="001C3A43"/>
    <w:rsid w:val="001C3B03"/>
    <w:rsid w:val="001C419A"/>
    <w:rsid w:val="001C4222"/>
    <w:rsid w:val="001C486E"/>
    <w:rsid w:val="001C545D"/>
    <w:rsid w:val="001C5817"/>
    <w:rsid w:val="001C5B99"/>
    <w:rsid w:val="001C5BEA"/>
    <w:rsid w:val="001C5EF2"/>
    <w:rsid w:val="001C6667"/>
    <w:rsid w:val="001C6A6C"/>
    <w:rsid w:val="001C6AEE"/>
    <w:rsid w:val="001C6C0C"/>
    <w:rsid w:val="001C7082"/>
    <w:rsid w:val="001C708B"/>
    <w:rsid w:val="001C7247"/>
    <w:rsid w:val="001C7275"/>
    <w:rsid w:val="001C744B"/>
    <w:rsid w:val="001C745A"/>
    <w:rsid w:val="001C74F5"/>
    <w:rsid w:val="001C7B1A"/>
    <w:rsid w:val="001C7B1D"/>
    <w:rsid w:val="001C7E99"/>
    <w:rsid w:val="001D010D"/>
    <w:rsid w:val="001D054B"/>
    <w:rsid w:val="001D06E0"/>
    <w:rsid w:val="001D093D"/>
    <w:rsid w:val="001D0987"/>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46D"/>
    <w:rsid w:val="001D46D1"/>
    <w:rsid w:val="001D48DB"/>
    <w:rsid w:val="001D497B"/>
    <w:rsid w:val="001D4BF5"/>
    <w:rsid w:val="001D4E54"/>
    <w:rsid w:val="001D4E6E"/>
    <w:rsid w:val="001D51A2"/>
    <w:rsid w:val="001D5279"/>
    <w:rsid w:val="001D532A"/>
    <w:rsid w:val="001D557B"/>
    <w:rsid w:val="001D5658"/>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DFD"/>
    <w:rsid w:val="001E2F2D"/>
    <w:rsid w:val="001E34A6"/>
    <w:rsid w:val="001E428C"/>
    <w:rsid w:val="001E4339"/>
    <w:rsid w:val="001E439C"/>
    <w:rsid w:val="001E4528"/>
    <w:rsid w:val="001E4777"/>
    <w:rsid w:val="001E4861"/>
    <w:rsid w:val="001E517C"/>
    <w:rsid w:val="001E5351"/>
    <w:rsid w:val="001E56D6"/>
    <w:rsid w:val="001E5C33"/>
    <w:rsid w:val="001E5E0F"/>
    <w:rsid w:val="001E6076"/>
    <w:rsid w:val="001E66B8"/>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4E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1A5"/>
    <w:rsid w:val="001F5569"/>
    <w:rsid w:val="001F56B9"/>
    <w:rsid w:val="001F5952"/>
    <w:rsid w:val="001F60AD"/>
    <w:rsid w:val="001F619B"/>
    <w:rsid w:val="001F63BC"/>
    <w:rsid w:val="001F65E8"/>
    <w:rsid w:val="001F66CD"/>
    <w:rsid w:val="001F6A7C"/>
    <w:rsid w:val="001F6C5B"/>
    <w:rsid w:val="001F6D9A"/>
    <w:rsid w:val="001F7032"/>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712"/>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5E6A"/>
    <w:rsid w:val="00206585"/>
    <w:rsid w:val="002066C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B11"/>
    <w:rsid w:val="00213B7F"/>
    <w:rsid w:val="00213CBC"/>
    <w:rsid w:val="00213CD2"/>
    <w:rsid w:val="00213E52"/>
    <w:rsid w:val="00214196"/>
    <w:rsid w:val="00214383"/>
    <w:rsid w:val="002143C0"/>
    <w:rsid w:val="002145B6"/>
    <w:rsid w:val="002147AE"/>
    <w:rsid w:val="00214AD2"/>
    <w:rsid w:val="00215911"/>
    <w:rsid w:val="0021603D"/>
    <w:rsid w:val="0021612E"/>
    <w:rsid w:val="002161EC"/>
    <w:rsid w:val="002164C9"/>
    <w:rsid w:val="002167B6"/>
    <w:rsid w:val="00216ABB"/>
    <w:rsid w:val="00216E27"/>
    <w:rsid w:val="00217086"/>
    <w:rsid w:val="0021730B"/>
    <w:rsid w:val="0021736D"/>
    <w:rsid w:val="00217386"/>
    <w:rsid w:val="0021755D"/>
    <w:rsid w:val="002175FF"/>
    <w:rsid w:val="00217898"/>
    <w:rsid w:val="002178EC"/>
    <w:rsid w:val="00217B83"/>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0F"/>
    <w:rsid w:val="00222A1C"/>
    <w:rsid w:val="00222A92"/>
    <w:rsid w:val="00222DDA"/>
    <w:rsid w:val="00223296"/>
    <w:rsid w:val="0022339B"/>
    <w:rsid w:val="002234CB"/>
    <w:rsid w:val="002235D1"/>
    <w:rsid w:val="002235D3"/>
    <w:rsid w:val="002236A3"/>
    <w:rsid w:val="00223777"/>
    <w:rsid w:val="00223E61"/>
    <w:rsid w:val="00223EFE"/>
    <w:rsid w:val="00224043"/>
    <w:rsid w:val="00224249"/>
    <w:rsid w:val="002243D8"/>
    <w:rsid w:val="00224477"/>
    <w:rsid w:val="00224783"/>
    <w:rsid w:val="00224F5F"/>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916"/>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A8D"/>
    <w:rsid w:val="00235BB3"/>
    <w:rsid w:val="00235DB6"/>
    <w:rsid w:val="00236317"/>
    <w:rsid w:val="00236479"/>
    <w:rsid w:val="0023668E"/>
    <w:rsid w:val="00236AA0"/>
    <w:rsid w:val="00236B57"/>
    <w:rsid w:val="00236D27"/>
    <w:rsid w:val="00236F93"/>
    <w:rsid w:val="00237012"/>
    <w:rsid w:val="002370F3"/>
    <w:rsid w:val="0023717F"/>
    <w:rsid w:val="002372B2"/>
    <w:rsid w:val="00237360"/>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29D"/>
    <w:rsid w:val="00251517"/>
    <w:rsid w:val="0025154E"/>
    <w:rsid w:val="00251558"/>
    <w:rsid w:val="00251910"/>
    <w:rsid w:val="00251F4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2F2F"/>
    <w:rsid w:val="00273166"/>
    <w:rsid w:val="00273170"/>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64C"/>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47"/>
    <w:rsid w:val="002A2F96"/>
    <w:rsid w:val="002A31CE"/>
    <w:rsid w:val="002A3389"/>
    <w:rsid w:val="002A36DD"/>
    <w:rsid w:val="002A370E"/>
    <w:rsid w:val="002A37E9"/>
    <w:rsid w:val="002A3BC5"/>
    <w:rsid w:val="002A3DDD"/>
    <w:rsid w:val="002A4114"/>
    <w:rsid w:val="002A41D0"/>
    <w:rsid w:val="002A443F"/>
    <w:rsid w:val="002A477E"/>
    <w:rsid w:val="002A4A78"/>
    <w:rsid w:val="002A4EBF"/>
    <w:rsid w:val="002A4F09"/>
    <w:rsid w:val="002A4F9A"/>
    <w:rsid w:val="002A5087"/>
    <w:rsid w:val="002A58C8"/>
    <w:rsid w:val="002A593F"/>
    <w:rsid w:val="002A5ACF"/>
    <w:rsid w:val="002A5CC1"/>
    <w:rsid w:val="002A5E25"/>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4B"/>
    <w:rsid w:val="002B0F85"/>
    <w:rsid w:val="002B1036"/>
    <w:rsid w:val="002B1954"/>
    <w:rsid w:val="002B1C48"/>
    <w:rsid w:val="002B1C5F"/>
    <w:rsid w:val="002B1D14"/>
    <w:rsid w:val="002B1DD2"/>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052"/>
    <w:rsid w:val="002B4294"/>
    <w:rsid w:val="002B42C0"/>
    <w:rsid w:val="002B43C3"/>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D48"/>
    <w:rsid w:val="002C0550"/>
    <w:rsid w:val="002C059E"/>
    <w:rsid w:val="002C1006"/>
    <w:rsid w:val="002C11FD"/>
    <w:rsid w:val="002C1523"/>
    <w:rsid w:val="002C162E"/>
    <w:rsid w:val="002C1718"/>
    <w:rsid w:val="002C2587"/>
    <w:rsid w:val="002C2931"/>
    <w:rsid w:val="002C2AA9"/>
    <w:rsid w:val="002C2AC1"/>
    <w:rsid w:val="002C2C28"/>
    <w:rsid w:val="002C2C5D"/>
    <w:rsid w:val="002C2CEA"/>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D64"/>
    <w:rsid w:val="002D3E0C"/>
    <w:rsid w:val="002D3F09"/>
    <w:rsid w:val="002D42A1"/>
    <w:rsid w:val="002D444B"/>
    <w:rsid w:val="002D449A"/>
    <w:rsid w:val="002D478F"/>
    <w:rsid w:val="002D4AC0"/>
    <w:rsid w:val="002D4BAB"/>
    <w:rsid w:val="002D4E4B"/>
    <w:rsid w:val="002D4FDA"/>
    <w:rsid w:val="002D52D0"/>
    <w:rsid w:val="002D588E"/>
    <w:rsid w:val="002D5E1A"/>
    <w:rsid w:val="002D5E7A"/>
    <w:rsid w:val="002D6026"/>
    <w:rsid w:val="002D6277"/>
    <w:rsid w:val="002D636C"/>
    <w:rsid w:val="002D6723"/>
    <w:rsid w:val="002D6840"/>
    <w:rsid w:val="002D6C58"/>
    <w:rsid w:val="002D71EF"/>
    <w:rsid w:val="002D723D"/>
    <w:rsid w:val="002D7317"/>
    <w:rsid w:val="002D7BDD"/>
    <w:rsid w:val="002D7CFD"/>
    <w:rsid w:val="002D7EA3"/>
    <w:rsid w:val="002D7EEE"/>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08C"/>
    <w:rsid w:val="002F220B"/>
    <w:rsid w:val="002F220C"/>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32"/>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E74"/>
    <w:rsid w:val="00312F4B"/>
    <w:rsid w:val="003131FC"/>
    <w:rsid w:val="0031352B"/>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13B"/>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8B"/>
    <w:rsid w:val="00326FA9"/>
    <w:rsid w:val="003273E2"/>
    <w:rsid w:val="00327804"/>
    <w:rsid w:val="00327859"/>
    <w:rsid w:val="00327AC2"/>
    <w:rsid w:val="00327B85"/>
    <w:rsid w:val="00327D9B"/>
    <w:rsid w:val="00327DCE"/>
    <w:rsid w:val="00330168"/>
    <w:rsid w:val="003304FD"/>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DE8"/>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BFB"/>
    <w:rsid w:val="00343C60"/>
    <w:rsid w:val="00343E81"/>
    <w:rsid w:val="00344045"/>
    <w:rsid w:val="00344246"/>
    <w:rsid w:val="003445FE"/>
    <w:rsid w:val="00344827"/>
    <w:rsid w:val="003448EA"/>
    <w:rsid w:val="00344BD8"/>
    <w:rsid w:val="00344C53"/>
    <w:rsid w:val="00345060"/>
    <w:rsid w:val="00345496"/>
    <w:rsid w:val="00345506"/>
    <w:rsid w:val="00345606"/>
    <w:rsid w:val="0034582B"/>
    <w:rsid w:val="003458E6"/>
    <w:rsid w:val="00345B98"/>
    <w:rsid w:val="00345D1A"/>
    <w:rsid w:val="00345D1B"/>
    <w:rsid w:val="00346109"/>
    <w:rsid w:val="003461B2"/>
    <w:rsid w:val="0034622B"/>
    <w:rsid w:val="0034659E"/>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FE0"/>
    <w:rsid w:val="003605DA"/>
    <w:rsid w:val="003607E9"/>
    <w:rsid w:val="00360B04"/>
    <w:rsid w:val="00360CDE"/>
    <w:rsid w:val="00360CF9"/>
    <w:rsid w:val="00360D66"/>
    <w:rsid w:val="00361064"/>
    <w:rsid w:val="00361189"/>
    <w:rsid w:val="00361296"/>
    <w:rsid w:val="003615EB"/>
    <w:rsid w:val="00361638"/>
    <w:rsid w:val="00361922"/>
    <w:rsid w:val="00361A22"/>
    <w:rsid w:val="00361BC6"/>
    <w:rsid w:val="0036207C"/>
    <w:rsid w:val="0036229C"/>
    <w:rsid w:val="0036238C"/>
    <w:rsid w:val="0036299D"/>
    <w:rsid w:val="00362A7E"/>
    <w:rsid w:val="00362A96"/>
    <w:rsid w:val="00362AE9"/>
    <w:rsid w:val="00362B1D"/>
    <w:rsid w:val="00362BCA"/>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BE6"/>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A7"/>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87EFC"/>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A1"/>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994"/>
    <w:rsid w:val="003B2A6D"/>
    <w:rsid w:val="003B2BD7"/>
    <w:rsid w:val="003B2BF7"/>
    <w:rsid w:val="003B2DFF"/>
    <w:rsid w:val="003B2EF3"/>
    <w:rsid w:val="003B3206"/>
    <w:rsid w:val="003B32B8"/>
    <w:rsid w:val="003B374D"/>
    <w:rsid w:val="003B3865"/>
    <w:rsid w:val="003B38C5"/>
    <w:rsid w:val="003B3A6E"/>
    <w:rsid w:val="003B3B25"/>
    <w:rsid w:val="003B3B35"/>
    <w:rsid w:val="003B452B"/>
    <w:rsid w:val="003B4703"/>
    <w:rsid w:val="003B4A51"/>
    <w:rsid w:val="003B4B28"/>
    <w:rsid w:val="003B4C62"/>
    <w:rsid w:val="003B52C0"/>
    <w:rsid w:val="003B5658"/>
    <w:rsid w:val="003B5BFD"/>
    <w:rsid w:val="003B5EF7"/>
    <w:rsid w:val="003B5FA9"/>
    <w:rsid w:val="003B610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3898"/>
    <w:rsid w:val="003C44A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7DB"/>
    <w:rsid w:val="003D1CAF"/>
    <w:rsid w:val="003D1E7F"/>
    <w:rsid w:val="003D1FF8"/>
    <w:rsid w:val="003D219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01"/>
    <w:rsid w:val="003D5BE5"/>
    <w:rsid w:val="003D5C4A"/>
    <w:rsid w:val="003D613E"/>
    <w:rsid w:val="003D6289"/>
    <w:rsid w:val="003D62A6"/>
    <w:rsid w:val="003D62A8"/>
    <w:rsid w:val="003D6338"/>
    <w:rsid w:val="003D63A0"/>
    <w:rsid w:val="003D6760"/>
    <w:rsid w:val="003D6846"/>
    <w:rsid w:val="003D69AB"/>
    <w:rsid w:val="003D6C43"/>
    <w:rsid w:val="003D6C7B"/>
    <w:rsid w:val="003D6F41"/>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3BB"/>
    <w:rsid w:val="003F45F6"/>
    <w:rsid w:val="003F46B9"/>
    <w:rsid w:val="003F4714"/>
    <w:rsid w:val="003F471E"/>
    <w:rsid w:val="003F4AC5"/>
    <w:rsid w:val="003F4C40"/>
    <w:rsid w:val="003F4E89"/>
    <w:rsid w:val="003F54FB"/>
    <w:rsid w:val="003F55DE"/>
    <w:rsid w:val="003F5747"/>
    <w:rsid w:val="003F57F1"/>
    <w:rsid w:val="003F5A28"/>
    <w:rsid w:val="003F5C86"/>
    <w:rsid w:val="003F5F06"/>
    <w:rsid w:val="003F5F62"/>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3F7FAF"/>
    <w:rsid w:val="0040004C"/>
    <w:rsid w:val="0040005B"/>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047"/>
    <w:rsid w:val="0040329A"/>
    <w:rsid w:val="00403866"/>
    <w:rsid w:val="00403B1F"/>
    <w:rsid w:val="00403BA5"/>
    <w:rsid w:val="004041EA"/>
    <w:rsid w:val="00404250"/>
    <w:rsid w:val="0040466B"/>
    <w:rsid w:val="00404736"/>
    <w:rsid w:val="00404A28"/>
    <w:rsid w:val="00404A36"/>
    <w:rsid w:val="00405166"/>
    <w:rsid w:val="00405190"/>
    <w:rsid w:val="00405932"/>
    <w:rsid w:val="00405AD6"/>
    <w:rsid w:val="00405AE9"/>
    <w:rsid w:val="00405D0F"/>
    <w:rsid w:val="00405D28"/>
    <w:rsid w:val="00405D93"/>
    <w:rsid w:val="00405DC4"/>
    <w:rsid w:val="004062E9"/>
    <w:rsid w:val="00406470"/>
    <w:rsid w:val="00406796"/>
    <w:rsid w:val="004068BA"/>
    <w:rsid w:val="00406D08"/>
    <w:rsid w:val="00406F7F"/>
    <w:rsid w:val="00407357"/>
    <w:rsid w:val="00407BB0"/>
    <w:rsid w:val="00410089"/>
    <w:rsid w:val="004100AF"/>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93"/>
    <w:rsid w:val="004136DE"/>
    <w:rsid w:val="00413833"/>
    <w:rsid w:val="00413855"/>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6F82"/>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14C"/>
    <w:rsid w:val="0042374F"/>
    <w:rsid w:val="004239C7"/>
    <w:rsid w:val="00423BA1"/>
    <w:rsid w:val="00423DE1"/>
    <w:rsid w:val="004241B0"/>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7D9"/>
    <w:rsid w:val="00426AB2"/>
    <w:rsid w:val="00426E11"/>
    <w:rsid w:val="0042728F"/>
    <w:rsid w:val="004274E1"/>
    <w:rsid w:val="004277ED"/>
    <w:rsid w:val="004278D5"/>
    <w:rsid w:val="00427C56"/>
    <w:rsid w:val="00427C86"/>
    <w:rsid w:val="00427D11"/>
    <w:rsid w:val="00427FD3"/>
    <w:rsid w:val="0043006A"/>
    <w:rsid w:val="0043013E"/>
    <w:rsid w:val="00430671"/>
    <w:rsid w:val="004306D9"/>
    <w:rsid w:val="00430CEC"/>
    <w:rsid w:val="00430FCB"/>
    <w:rsid w:val="00430FF3"/>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56"/>
    <w:rsid w:val="00441676"/>
    <w:rsid w:val="00441B42"/>
    <w:rsid w:val="00441B69"/>
    <w:rsid w:val="0044224B"/>
    <w:rsid w:val="004424D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30F"/>
    <w:rsid w:val="00446429"/>
    <w:rsid w:val="00446788"/>
    <w:rsid w:val="004469AD"/>
    <w:rsid w:val="00446C2C"/>
    <w:rsid w:val="00446E1B"/>
    <w:rsid w:val="00446E4E"/>
    <w:rsid w:val="004474FC"/>
    <w:rsid w:val="00447743"/>
    <w:rsid w:val="004477B2"/>
    <w:rsid w:val="00447B86"/>
    <w:rsid w:val="00447C7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35"/>
    <w:rsid w:val="00453568"/>
    <w:rsid w:val="00453709"/>
    <w:rsid w:val="0045381A"/>
    <w:rsid w:val="00453916"/>
    <w:rsid w:val="00453A29"/>
    <w:rsid w:val="00453FB9"/>
    <w:rsid w:val="004540A2"/>
    <w:rsid w:val="004543A8"/>
    <w:rsid w:val="0045478A"/>
    <w:rsid w:val="00454AF2"/>
    <w:rsid w:val="00454DFB"/>
    <w:rsid w:val="00454EC3"/>
    <w:rsid w:val="004550EB"/>
    <w:rsid w:val="0045518D"/>
    <w:rsid w:val="004552A4"/>
    <w:rsid w:val="0045546B"/>
    <w:rsid w:val="00455480"/>
    <w:rsid w:val="00455785"/>
    <w:rsid w:val="00455812"/>
    <w:rsid w:val="00455DE7"/>
    <w:rsid w:val="00455FA6"/>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D48"/>
    <w:rsid w:val="00467FED"/>
    <w:rsid w:val="004709FF"/>
    <w:rsid w:val="00470A15"/>
    <w:rsid w:val="00470B54"/>
    <w:rsid w:val="00470C5E"/>
    <w:rsid w:val="00470E4A"/>
    <w:rsid w:val="00470E94"/>
    <w:rsid w:val="0047128F"/>
    <w:rsid w:val="004713D4"/>
    <w:rsid w:val="00471494"/>
    <w:rsid w:val="00471917"/>
    <w:rsid w:val="00471A35"/>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115"/>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77BF7"/>
    <w:rsid w:val="004800D1"/>
    <w:rsid w:val="00480180"/>
    <w:rsid w:val="0048019C"/>
    <w:rsid w:val="004803D4"/>
    <w:rsid w:val="00480550"/>
    <w:rsid w:val="00480AF4"/>
    <w:rsid w:val="00480B68"/>
    <w:rsid w:val="00480BAF"/>
    <w:rsid w:val="00480BCA"/>
    <w:rsid w:val="00480E34"/>
    <w:rsid w:val="004813F2"/>
    <w:rsid w:val="0048162F"/>
    <w:rsid w:val="00481C19"/>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4C"/>
    <w:rsid w:val="00483D76"/>
    <w:rsid w:val="00483F7B"/>
    <w:rsid w:val="004843C0"/>
    <w:rsid w:val="00484437"/>
    <w:rsid w:val="00484466"/>
    <w:rsid w:val="0048491D"/>
    <w:rsid w:val="00484BDF"/>
    <w:rsid w:val="00484C37"/>
    <w:rsid w:val="00484D20"/>
    <w:rsid w:val="004850A1"/>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9AA"/>
    <w:rsid w:val="00490C60"/>
    <w:rsid w:val="00490F2A"/>
    <w:rsid w:val="004911AF"/>
    <w:rsid w:val="00491512"/>
    <w:rsid w:val="004918B0"/>
    <w:rsid w:val="00491DC9"/>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442"/>
    <w:rsid w:val="004A071D"/>
    <w:rsid w:val="004A0952"/>
    <w:rsid w:val="004A0FD4"/>
    <w:rsid w:val="004A119E"/>
    <w:rsid w:val="004A1378"/>
    <w:rsid w:val="004A15E9"/>
    <w:rsid w:val="004A175C"/>
    <w:rsid w:val="004A1A2F"/>
    <w:rsid w:val="004A1B71"/>
    <w:rsid w:val="004A1B7B"/>
    <w:rsid w:val="004A1C29"/>
    <w:rsid w:val="004A2343"/>
    <w:rsid w:val="004A236C"/>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A7E10"/>
    <w:rsid w:val="004B0009"/>
    <w:rsid w:val="004B0225"/>
    <w:rsid w:val="004B042D"/>
    <w:rsid w:val="004B0950"/>
    <w:rsid w:val="004B109C"/>
    <w:rsid w:val="004B10D8"/>
    <w:rsid w:val="004B128B"/>
    <w:rsid w:val="004B1539"/>
    <w:rsid w:val="004B1B3D"/>
    <w:rsid w:val="004B1CB8"/>
    <w:rsid w:val="004B1D03"/>
    <w:rsid w:val="004B1DB0"/>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0A"/>
    <w:rsid w:val="004C17CE"/>
    <w:rsid w:val="004C1984"/>
    <w:rsid w:val="004C21C7"/>
    <w:rsid w:val="004C2384"/>
    <w:rsid w:val="004C2625"/>
    <w:rsid w:val="004C2707"/>
    <w:rsid w:val="004C2982"/>
    <w:rsid w:val="004C2A08"/>
    <w:rsid w:val="004C2F16"/>
    <w:rsid w:val="004C2F43"/>
    <w:rsid w:val="004C2FBC"/>
    <w:rsid w:val="004C305D"/>
    <w:rsid w:val="004C3092"/>
    <w:rsid w:val="004C30CE"/>
    <w:rsid w:val="004C3208"/>
    <w:rsid w:val="004C322E"/>
    <w:rsid w:val="004C3236"/>
    <w:rsid w:val="004C3248"/>
    <w:rsid w:val="004C363E"/>
    <w:rsid w:val="004C3688"/>
    <w:rsid w:val="004C38DC"/>
    <w:rsid w:val="004C3942"/>
    <w:rsid w:val="004C3B3C"/>
    <w:rsid w:val="004C3D0F"/>
    <w:rsid w:val="004C44D8"/>
    <w:rsid w:val="004C468D"/>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16"/>
    <w:rsid w:val="004D367F"/>
    <w:rsid w:val="004D3693"/>
    <w:rsid w:val="004D3B75"/>
    <w:rsid w:val="004D411A"/>
    <w:rsid w:val="004D4245"/>
    <w:rsid w:val="004D43E6"/>
    <w:rsid w:val="004D445F"/>
    <w:rsid w:val="004D44A8"/>
    <w:rsid w:val="004D44DD"/>
    <w:rsid w:val="004D4706"/>
    <w:rsid w:val="004D498A"/>
    <w:rsid w:val="004D4A85"/>
    <w:rsid w:val="004D4E29"/>
    <w:rsid w:val="004D5003"/>
    <w:rsid w:val="004D5029"/>
    <w:rsid w:val="004D51C6"/>
    <w:rsid w:val="004D5675"/>
    <w:rsid w:val="004D58B1"/>
    <w:rsid w:val="004D5B96"/>
    <w:rsid w:val="004D6303"/>
    <w:rsid w:val="004D632A"/>
    <w:rsid w:val="004D6384"/>
    <w:rsid w:val="004D666B"/>
    <w:rsid w:val="004D6808"/>
    <w:rsid w:val="004D69D9"/>
    <w:rsid w:val="004D69EB"/>
    <w:rsid w:val="004D6BED"/>
    <w:rsid w:val="004D6F89"/>
    <w:rsid w:val="004D7666"/>
    <w:rsid w:val="004D7E7F"/>
    <w:rsid w:val="004D7FC9"/>
    <w:rsid w:val="004E046D"/>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30"/>
    <w:rsid w:val="004F23E0"/>
    <w:rsid w:val="004F2591"/>
    <w:rsid w:val="004F2900"/>
    <w:rsid w:val="004F303B"/>
    <w:rsid w:val="004F3261"/>
    <w:rsid w:val="004F32A0"/>
    <w:rsid w:val="004F32A4"/>
    <w:rsid w:val="004F34DB"/>
    <w:rsid w:val="004F35B0"/>
    <w:rsid w:val="004F3D7A"/>
    <w:rsid w:val="004F3F00"/>
    <w:rsid w:val="004F40BC"/>
    <w:rsid w:val="004F41B9"/>
    <w:rsid w:val="004F4284"/>
    <w:rsid w:val="004F44D6"/>
    <w:rsid w:val="004F4625"/>
    <w:rsid w:val="004F4BAD"/>
    <w:rsid w:val="004F564B"/>
    <w:rsid w:val="004F5667"/>
    <w:rsid w:val="004F5902"/>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DE5"/>
    <w:rsid w:val="00505E5F"/>
    <w:rsid w:val="00505F68"/>
    <w:rsid w:val="0050634E"/>
    <w:rsid w:val="005064E0"/>
    <w:rsid w:val="00506E71"/>
    <w:rsid w:val="00507393"/>
    <w:rsid w:val="005075E1"/>
    <w:rsid w:val="0050762F"/>
    <w:rsid w:val="005076BA"/>
    <w:rsid w:val="00507897"/>
    <w:rsid w:val="00510069"/>
    <w:rsid w:val="0051046A"/>
    <w:rsid w:val="005104E8"/>
    <w:rsid w:val="0051054B"/>
    <w:rsid w:val="005109CB"/>
    <w:rsid w:val="00510B29"/>
    <w:rsid w:val="00510B45"/>
    <w:rsid w:val="005111E2"/>
    <w:rsid w:val="00511265"/>
    <w:rsid w:val="005114D2"/>
    <w:rsid w:val="00511994"/>
    <w:rsid w:val="00511C04"/>
    <w:rsid w:val="00511ED8"/>
    <w:rsid w:val="005122B1"/>
    <w:rsid w:val="005123C2"/>
    <w:rsid w:val="0051244E"/>
    <w:rsid w:val="00512A5D"/>
    <w:rsid w:val="00512BA8"/>
    <w:rsid w:val="00512CE6"/>
    <w:rsid w:val="00512DDB"/>
    <w:rsid w:val="00512EFF"/>
    <w:rsid w:val="0051335B"/>
    <w:rsid w:val="00513444"/>
    <w:rsid w:val="005134A7"/>
    <w:rsid w:val="005135DA"/>
    <w:rsid w:val="0051362C"/>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0B4"/>
    <w:rsid w:val="0051647F"/>
    <w:rsid w:val="0051690E"/>
    <w:rsid w:val="00516994"/>
    <w:rsid w:val="005169C8"/>
    <w:rsid w:val="00516B26"/>
    <w:rsid w:val="005171B8"/>
    <w:rsid w:val="0051721D"/>
    <w:rsid w:val="00517301"/>
    <w:rsid w:val="00517909"/>
    <w:rsid w:val="00517E2F"/>
    <w:rsid w:val="0052008C"/>
    <w:rsid w:val="0052008F"/>
    <w:rsid w:val="00520132"/>
    <w:rsid w:val="00520200"/>
    <w:rsid w:val="005205A7"/>
    <w:rsid w:val="00520730"/>
    <w:rsid w:val="0052092A"/>
    <w:rsid w:val="00520A4F"/>
    <w:rsid w:val="00520ACD"/>
    <w:rsid w:val="00520C25"/>
    <w:rsid w:val="00521158"/>
    <w:rsid w:val="0052125D"/>
    <w:rsid w:val="00521CAD"/>
    <w:rsid w:val="00521D2B"/>
    <w:rsid w:val="0052218B"/>
    <w:rsid w:val="005222F1"/>
    <w:rsid w:val="005224AF"/>
    <w:rsid w:val="005225AF"/>
    <w:rsid w:val="00522765"/>
    <w:rsid w:val="00522A1B"/>
    <w:rsid w:val="00522DE6"/>
    <w:rsid w:val="00522E32"/>
    <w:rsid w:val="00522EF0"/>
    <w:rsid w:val="00523064"/>
    <w:rsid w:val="005230D9"/>
    <w:rsid w:val="00523386"/>
    <w:rsid w:val="005235A5"/>
    <w:rsid w:val="005235F5"/>
    <w:rsid w:val="00523A91"/>
    <w:rsid w:val="00523E8E"/>
    <w:rsid w:val="005242F9"/>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2328"/>
    <w:rsid w:val="00532F4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5F7"/>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6A9"/>
    <w:rsid w:val="0055287D"/>
    <w:rsid w:val="00552EB8"/>
    <w:rsid w:val="00553500"/>
    <w:rsid w:val="00553559"/>
    <w:rsid w:val="00553595"/>
    <w:rsid w:val="005538B1"/>
    <w:rsid w:val="005539C6"/>
    <w:rsid w:val="00553E72"/>
    <w:rsid w:val="00554276"/>
    <w:rsid w:val="00554B0B"/>
    <w:rsid w:val="00554DC4"/>
    <w:rsid w:val="00554F0F"/>
    <w:rsid w:val="00554F61"/>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3"/>
    <w:rsid w:val="00566B4A"/>
    <w:rsid w:val="00566C1B"/>
    <w:rsid w:val="00566C30"/>
    <w:rsid w:val="00566C94"/>
    <w:rsid w:val="00566D6F"/>
    <w:rsid w:val="00566FD8"/>
    <w:rsid w:val="00567133"/>
    <w:rsid w:val="005671EE"/>
    <w:rsid w:val="005673E2"/>
    <w:rsid w:val="005673E3"/>
    <w:rsid w:val="00567656"/>
    <w:rsid w:val="0056788B"/>
    <w:rsid w:val="00567A6A"/>
    <w:rsid w:val="00570133"/>
    <w:rsid w:val="00570332"/>
    <w:rsid w:val="00570389"/>
    <w:rsid w:val="0057049D"/>
    <w:rsid w:val="00570FB4"/>
    <w:rsid w:val="00571072"/>
    <w:rsid w:val="005717A0"/>
    <w:rsid w:val="005718BE"/>
    <w:rsid w:val="00571BB8"/>
    <w:rsid w:val="00572020"/>
    <w:rsid w:val="00572760"/>
    <w:rsid w:val="00572853"/>
    <w:rsid w:val="00572B84"/>
    <w:rsid w:val="00572BA8"/>
    <w:rsid w:val="00573460"/>
    <w:rsid w:val="005735AD"/>
    <w:rsid w:val="005738EB"/>
    <w:rsid w:val="00573BCE"/>
    <w:rsid w:val="005741B7"/>
    <w:rsid w:val="00574982"/>
    <w:rsid w:val="00574A67"/>
    <w:rsid w:val="00574AA6"/>
    <w:rsid w:val="00574B45"/>
    <w:rsid w:val="00574C95"/>
    <w:rsid w:val="00574CCB"/>
    <w:rsid w:val="00574DB8"/>
    <w:rsid w:val="005752A3"/>
    <w:rsid w:val="00575343"/>
    <w:rsid w:val="0057537F"/>
    <w:rsid w:val="005754BB"/>
    <w:rsid w:val="0057580D"/>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BCE"/>
    <w:rsid w:val="005A0C15"/>
    <w:rsid w:val="005A10FF"/>
    <w:rsid w:val="005A1197"/>
    <w:rsid w:val="005A11B8"/>
    <w:rsid w:val="005A1287"/>
    <w:rsid w:val="005A1305"/>
    <w:rsid w:val="005A1336"/>
    <w:rsid w:val="005A1522"/>
    <w:rsid w:val="005A1637"/>
    <w:rsid w:val="005A1655"/>
    <w:rsid w:val="005A17BA"/>
    <w:rsid w:val="005A1864"/>
    <w:rsid w:val="005A1B94"/>
    <w:rsid w:val="005A1E8B"/>
    <w:rsid w:val="005A20BE"/>
    <w:rsid w:val="005A236E"/>
    <w:rsid w:val="005A2412"/>
    <w:rsid w:val="005A2708"/>
    <w:rsid w:val="005A2891"/>
    <w:rsid w:val="005A2C80"/>
    <w:rsid w:val="005A2F38"/>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061"/>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A7F93"/>
    <w:rsid w:val="005B072B"/>
    <w:rsid w:val="005B0AF5"/>
    <w:rsid w:val="005B0D9D"/>
    <w:rsid w:val="005B1032"/>
    <w:rsid w:val="005B1450"/>
    <w:rsid w:val="005B152A"/>
    <w:rsid w:val="005B16BF"/>
    <w:rsid w:val="005B1914"/>
    <w:rsid w:val="005B1C7D"/>
    <w:rsid w:val="005B1CC3"/>
    <w:rsid w:val="005B209E"/>
    <w:rsid w:val="005B20D4"/>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3FA6"/>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030"/>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1C03"/>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3E6"/>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00A"/>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4FD"/>
    <w:rsid w:val="005D551D"/>
    <w:rsid w:val="005D5907"/>
    <w:rsid w:val="005D5931"/>
    <w:rsid w:val="005D5939"/>
    <w:rsid w:val="005D5AA5"/>
    <w:rsid w:val="005D5D69"/>
    <w:rsid w:val="005D5E09"/>
    <w:rsid w:val="005D5F69"/>
    <w:rsid w:val="005D5F7A"/>
    <w:rsid w:val="005D6021"/>
    <w:rsid w:val="005D6126"/>
    <w:rsid w:val="005D68F2"/>
    <w:rsid w:val="005D68F9"/>
    <w:rsid w:val="005D69EB"/>
    <w:rsid w:val="005D7047"/>
    <w:rsid w:val="005D71C5"/>
    <w:rsid w:val="005D72E8"/>
    <w:rsid w:val="005D736F"/>
    <w:rsid w:val="005D7486"/>
    <w:rsid w:val="005D7A89"/>
    <w:rsid w:val="005D7EF8"/>
    <w:rsid w:val="005D7FEE"/>
    <w:rsid w:val="005E01B3"/>
    <w:rsid w:val="005E01B5"/>
    <w:rsid w:val="005E0764"/>
    <w:rsid w:val="005E0CA3"/>
    <w:rsid w:val="005E0D88"/>
    <w:rsid w:val="005E0E8B"/>
    <w:rsid w:val="005E10DD"/>
    <w:rsid w:val="005E1321"/>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5A4"/>
    <w:rsid w:val="005F4640"/>
    <w:rsid w:val="005F4912"/>
    <w:rsid w:val="005F4C61"/>
    <w:rsid w:val="005F52A0"/>
    <w:rsid w:val="005F5798"/>
    <w:rsid w:val="005F58AE"/>
    <w:rsid w:val="005F5B91"/>
    <w:rsid w:val="005F5B9B"/>
    <w:rsid w:val="005F63FF"/>
    <w:rsid w:val="005F645C"/>
    <w:rsid w:val="005F647B"/>
    <w:rsid w:val="005F64C8"/>
    <w:rsid w:val="005F64F3"/>
    <w:rsid w:val="005F64F4"/>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600274"/>
    <w:rsid w:val="00600398"/>
    <w:rsid w:val="006003C0"/>
    <w:rsid w:val="006004CD"/>
    <w:rsid w:val="006005E9"/>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BBA"/>
    <w:rsid w:val="00602DE3"/>
    <w:rsid w:val="006030EB"/>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2"/>
    <w:rsid w:val="006102EA"/>
    <w:rsid w:val="00610AE8"/>
    <w:rsid w:val="00610D35"/>
    <w:rsid w:val="0061135C"/>
    <w:rsid w:val="0061167F"/>
    <w:rsid w:val="006117C8"/>
    <w:rsid w:val="00611C07"/>
    <w:rsid w:val="00611DAC"/>
    <w:rsid w:val="00611DE3"/>
    <w:rsid w:val="00611DEC"/>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E68"/>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099D"/>
    <w:rsid w:val="0062103C"/>
    <w:rsid w:val="00621128"/>
    <w:rsid w:val="006214F9"/>
    <w:rsid w:val="006216F8"/>
    <w:rsid w:val="006219E2"/>
    <w:rsid w:val="00621AC5"/>
    <w:rsid w:val="006223B2"/>
    <w:rsid w:val="00622561"/>
    <w:rsid w:val="006227F5"/>
    <w:rsid w:val="0062299A"/>
    <w:rsid w:val="006229C8"/>
    <w:rsid w:val="00622A96"/>
    <w:rsid w:val="00622C00"/>
    <w:rsid w:val="00622D83"/>
    <w:rsid w:val="00622DC2"/>
    <w:rsid w:val="00622F37"/>
    <w:rsid w:val="00622F7B"/>
    <w:rsid w:val="00622FB1"/>
    <w:rsid w:val="00623125"/>
    <w:rsid w:val="006231C4"/>
    <w:rsid w:val="00623489"/>
    <w:rsid w:val="00623513"/>
    <w:rsid w:val="00623744"/>
    <w:rsid w:val="00623B48"/>
    <w:rsid w:val="00623D01"/>
    <w:rsid w:val="00624317"/>
    <w:rsid w:val="00624336"/>
    <w:rsid w:val="006243FF"/>
    <w:rsid w:val="006244DE"/>
    <w:rsid w:val="00624C5F"/>
    <w:rsid w:val="00624E04"/>
    <w:rsid w:val="00625114"/>
    <w:rsid w:val="00625771"/>
    <w:rsid w:val="00625934"/>
    <w:rsid w:val="0062593F"/>
    <w:rsid w:val="00625BD1"/>
    <w:rsid w:val="00625F45"/>
    <w:rsid w:val="006261D9"/>
    <w:rsid w:val="0062677B"/>
    <w:rsid w:val="006268A6"/>
    <w:rsid w:val="00626A6E"/>
    <w:rsid w:val="00626CB3"/>
    <w:rsid w:val="006270F7"/>
    <w:rsid w:val="00627457"/>
    <w:rsid w:val="0062767B"/>
    <w:rsid w:val="00627A11"/>
    <w:rsid w:val="00627E3B"/>
    <w:rsid w:val="00630096"/>
    <w:rsid w:val="006302DD"/>
    <w:rsid w:val="006306CC"/>
    <w:rsid w:val="006307F5"/>
    <w:rsid w:val="006308DF"/>
    <w:rsid w:val="006309BB"/>
    <w:rsid w:val="00630C17"/>
    <w:rsid w:val="0063101E"/>
    <w:rsid w:val="006313CE"/>
    <w:rsid w:val="006313E1"/>
    <w:rsid w:val="00631A2B"/>
    <w:rsid w:val="00631D92"/>
    <w:rsid w:val="006320C6"/>
    <w:rsid w:val="00632314"/>
    <w:rsid w:val="006323A8"/>
    <w:rsid w:val="00632484"/>
    <w:rsid w:val="006326AC"/>
    <w:rsid w:val="0063291A"/>
    <w:rsid w:val="00632A2A"/>
    <w:rsid w:val="00632A2E"/>
    <w:rsid w:val="00632A61"/>
    <w:rsid w:val="00632D89"/>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C88"/>
    <w:rsid w:val="00651F1D"/>
    <w:rsid w:val="006522B5"/>
    <w:rsid w:val="0065241D"/>
    <w:rsid w:val="0065274E"/>
    <w:rsid w:val="0065286C"/>
    <w:rsid w:val="006528F4"/>
    <w:rsid w:val="00652AAF"/>
    <w:rsid w:val="00652DD2"/>
    <w:rsid w:val="00652F3A"/>
    <w:rsid w:val="00653089"/>
    <w:rsid w:val="0065329A"/>
    <w:rsid w:val="00653763"/>
    <w:rsid w:val="00653A18"/>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BCE"/>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AB3"/>
    <w:rsid w:val="00666D24"/>
    <w:rsid w:val="00666E0C"/>
    <w:rsid w:val="00666F05"/>
    <w:rsid w:val="00667021"/>
    <w:rsid w:val="006673C4"/>
    <w:rsid w:val="006673F5"/>
    <w:rsid w:val="0066786B"/>
    <w:rsid w:val="00667C80"/>
    <w:rsid w:val="00667EF1"/>
    <w:rsid w:val="0067017B"/>
    <w:rsid w:val="00670197"/>
    <w:rsid w:val="006704EC"/>
    <w:rsid w:val="00670559"/>
    <w:rsid w:val="0067086D"/>
    <w:rsid w:val="00670A8B"/>
    <w:rsid w:val="00670B11"/>
    <w:rsid w:val="00670B88"/>
    <w:rsid w:val="00670C40"/>
    <w:rsid w:val="00671CB7"/>
    <w:rsid w:val="00671D66"/>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844"/>
    <w:rsid w:val="006758B5"/>
    <w:rsid w:val="00675BFA"/>
    <w:rsid w:val="00675DFB"/>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8E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7E2"/>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6D1"/>
    <w:rsid w:val="00686756"/>
    <w:rsid w:val="00686792"/>
    <w:rsid w:val="00686B21"/>
    <w:rsid w:val="00686B4F"/>
    <w:rsid w:val="00686C98"/>
    <w:rsid w:val="00686E3A"/>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60EF"/>
    <w:rsid w:val="0069621C"/>
    <w:rsid w:val="00696470"/>
    <w:rsid w:val="00696A57"/>
    <w:rsid w:val="00696C79"/>
    <w:rsid w:val="00696E2F"/>
    <w:rsid w:val="00696F06"/>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3C"/>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163"/>
    <w:rsid w:val="006A521B"/>
    <w:rsid w:val="006A525F"/>
    <w:rsid w:val="006A53FE"/>
    <w:rsid w:val="006A5542"/>
    <w:rsid w:val="006A56DA"/>
    <w:rsid w:val="006A589C"/>
    <w:rsid w:val="006A5952"/>
    <w:rsid w:val="006A6496"/>
    <w:rsid w:val="006A654F"/>
    <w:rsid w:val="006A65C7"/>
    <w:rsid w:val="006A66D0"/>
    <w:rsid w:val="006A6BD7"/>
    <w:rsid w:val="006A6E4B"/>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075"/>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96"/>
    <w:rsid w:val="006C2DA8"/>
    <w:rsid w:val="006C2F06"/>
    <w:rsid w:val="006C3680"/>
    <w:rsid w:val="006C36DD"/>
    <w:rsid w:val="006C377E"/>
    <w:rsid w:val="006C37F0"/>
    <w:rsid w:val="006C3E08"/>
    <w:rsid w:val="006C44C6"/>
    <w:rsid w:val="006C4775"/>
    <w:rsid w:val="006C4DDD"/>
    <w:rsid w:val="006C4E3A"/>
    <w:rsid w:val="006C4F2C"/>
    <w:rsid w:val="006C4F89"/>
    <w:rsid w:val="006C5267"/>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7CA"/>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D7D3E"/>
    <w:rsid w:val="006E00AD"/>
    <w:rsid w:val="006E048F"/>
    <w:rsid w:val="006E05CF"/>
    <w:rsid w:val="006E0787"/>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2B"/>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1"/>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49A"/>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C0B"/>
    <w:rsid w:val="00701E71"/>
    <w:rsid w:val="00701E8B"/>
    <w:rsid w:val="00702097"/>
    <w:rsid w:val="007021C2"/>
    <w:rsid w:val="007022B9"/>
    <w:rsid w:val="007028C2"/>
    <w:rsid w:val="00702972"/>
    <w:rsid w:val="00702A19"/>
    <w:rsid w:val="00702DB5"/>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963"/>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4C6"/>
    <w:rsid w:val="00712A50"/>
    <w:rsid w:val="00712D8B"/>
    <w:rsid w:val="00713110"/>
    <w:rsid w:val="00713312"/>
    <w:rsid w:val="007135B9"/>
    <w:rsid w:val="0071372A"/>
    <w:rsid w:val="00713D21"/>
    <w:rsid w:val="00713F66"/>
    <w:rsid w:val="00713FD0"/>
    <w:rsid w:val="007141B6"/>
    <w:rsid w:val="00714396"/>
    <w:rsid w:val="007147A2"/>
    <w:rsid w:val="00714987"/>
    <w:rsid w:val="00714C96"/>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142"/>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5CFE"/>
    <w:rsid w:val="007367B7"/>
    <w:rsid w:val="00736BB9"/>
    <w:rsid w:val="00736F7B"/>
    <w:rsid w:val="0073706E"/>
    <w:rsid w:val="0073712A"/>
    <w:rsid w:val="0073752B"/>
    <w:rsid w:val="00737A82"/>
    <w:rsid w:val="0074002F"/>
    <w:rsid w:val="007404C0"/>
    <w:rsid w:val="007407DB"/>
    <w:rsid w:val="00740824"/>
    <w:rsid w:val="00740997"/>
    <w:rsid w:val="00740A68"/>
    <w:rsid w:val="00740DA1"/>
    <w:rsid w:val="0074120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4D95"/>
    <w:rsid w:val="00744E4C"/>
    <w:rsid w:val="0074538E"/>
    <w:rsid w:val="00745519"/>
    <w:rsid w:val="0074553D"/>
    <w:rsid w:val="0074556D"/>
    <w:rsid w:val="007456CC"/>
    <w:rsid w:val="00745787"/>
    <w:rsid w:val="007458A3"/>
    <w:rsid w:val="00745A13"/>
    <w:rsid w:val="00745DA2"/>
    <w:rsid w:val="007461DF"/>
    <w:rsid w:val="007466CA"/>
    <w:rsid w:val="007468CD"/>
    <w:rsid w:val="00746D87"/>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0F2"/>
    <w:rsid w:val="007531A6"/>
    <w:rsid w:val="0075320C"/>
    <w:rsid w:val="00753312"/>
    <w:rsid w:val="007533AB"/>
    <w:rsid w:val="007533D0"/>
    <w:rsid w:val="0075348B"/>
    <w:rsid w:val="007535B3"/>
    <w:rsid w:val="007536B6"/>
    <w:rsid w:val="0075374C"/>
    <w:rsid w:val="00753AF1"/>
    <w:rsid w:val="007543A8"/>
    <w:rsid w:val="007547A0"/>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57C98"/>
    <w:rsid w:val="0076029B"/>
    <w:rsid w:val="00760383"/>
    <w:rsid w:val="007607B9"/>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93C"/>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4FA"/>
    <w:rsid w:val="0077779F"/>
    <w:rsid w:val="007779FC"/>
    <w:rsid w:val="00777CB6"/>
    <w:rsid w:val="00780059"/>
    <w:rsid w:val="007800A5"/>
    <w:rsid w:val="007800CB"/>
    <w:rsid w:val="00780107"/>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76C"/>
    <w:rsid w:val="0078378A"/>
    <w:rsid w:val="00783A59"/>
    <w:rsid w:val="00783A5F"/>
    <w:rsid w:val="00783A82"/>
    <w:rsid w:val="00783C7D"/>
    <w:rsid w:val="00783D2F"/>
    <w:rsid w:val="00783E83"/>
    <w:rsid w:val="007841B7"/>
    <w:rsid w:val="007845D1"/>
    <w:rsid w:val="00784B26"/>
    <w:rsid w:val="00784BF3"/>
    <w:rsid w:val="00784E28"/>
    <w:rsid w:val="00784EE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C3C"/>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4AA"/>
    <w:rsid w:val="007A26CF"/>
    <w:rsid w:val="007A2761"/>
    <w:rsid w:val="007A297B"/>
    <w:rsid w:val="007A2A34"/>
    <w:rsid w:val="007A2BC3"/>
    <w:rsid w:val="007A2D96"/>
    <w:rsid w:val="007A2ED3"/>
    <w:rsid w:val="007A3160"/>
    <w:rsid w:val="007A316B"/>
    <w:rsid w:val="007A322A"/>
    <w:rsid w:val="007A38DE"/>
    <w:rsid w:val="007A3A0B"/>
    <w:rsid w:val="007A3AE8"/>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C51"/>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C67"/>
    <w:rsid w:val="007B519E"/>
    <w:rsid w:val="007B53FF"/>
    <w:rsid w:val="007B55D9"/>
    <w:rsid w:val="007B5630"/>
    <w:rsid w:val="007B56F8"/>
    <w:rsid w:val="007B5862"/>
    <w:rsid w:val="007B5900"/>
    <w:rsid w:val="007B5A23"/>
    <w:rsid w:val="007B5D6D"/>
    <w:rsid w:val="007B5DC3"/>
    <w:rsid w:val="007B5E8C"/>
    <w:rsid w:val="007B5FCF"/>
    <w:rsid w:val="007B5FD1"/>
    <w:rsid w:val="007B6041"/>
    <w:rsid w:val="007B63A1"/>
    <w:rsid w:val="007B6422"/>
    <w:rsid w:val="007B68ED"/>
    <w:rsid w:val="007B6A8C"/>
    <w:rsid w:val="007B6D93"/>
    <w:rsid w:val="007B6DE9"/>
    <w:rsid w:val="007B71B8"/>
    <w:rsid w:val="007B7257"/>
    <w:rsid w:val="007B72A4"/>
    <w:rsid w:val="007B7831"/>
    <w:rsid w:val="007B7B47"/>
    <w:rsid w:val="007B7E57"/>
    <w:rsid w:val="007C019F"/>
    <w:rsid w:val="007C05FE"/>
    <w:rsid w:val="007C07ED"/>
    <w:rsid w:val="007C080D"/>
    <w:rsid w:val="007C0986"/>
    <w:rsid w:val="007C0B00"/>
    <w:rsid w:val="007C0BC8"/>
    <w:rsid w:val="007C0C61"/>
    <w:rsid w:val="007C0F23"/>
    <w:rsid w:val="007C0FDC"/>
    <w:rsid w:val="007C1587"/>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BC8"/>
    <w:rsid w:val="007D1F4B"/>
    <w:rsid w:val="007D1F7C"/>
    <w:rsid w:val="007D2069"/>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1D"/>
    <w:rsid w:val="007D5836"/>
    <w:rsid w:val="007D592E"/>
    <w:rsid w:val="007D5A14"/>
    <w:rsid w:val="007D5D8F"/>
    <w:rsid w:val="007D5D9C"/>
    <w:rsid w:val="007D5EFE"/>
    <w:rsid w:val="007D615B"/>
    <w:rsid w:val="007D66B9"/>
    <w:rsid w:val="007D6C7E"/>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5E9"/>
    <w:rsid w:val="007E180A"/>
    <w:rsid w:val="007E1F70"/>
    <w:rsid w:val="007E2105"/>
    <w:rsid w:val="007E21C8"/>
    <w:rsid w:val="007E2249"/>
    <w:rsid w:val="007E2261"/>
    <w:rsid w:val="007E2610"/>
    <w:rsid w:val="007E266F"/>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F9F"/>
    <w:rsid w:val="007F017B"/>
    <w:rsid w:val="007F01CE"/>
    <w:rsid w:val="007F0949"/>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260"/>
    <w:rsid w:val="007F54BC"/>
    <w:rsid w:val="007F5583"/>
    <w:rsid w:val="007F588F"/>
    <w:rsid w:val="007F5981"/>
    <w:rsid w:val="007F5B95"/>
    <w:rsid w:val="007F5BAC"/>
    <w:rsid w:val="007F5C5D"/>
    <w:rsid w:val="007F62C4"/>
    <w:rsid w:val="007F64DA"/>
    <w:rsid w:val="007F6846"/>
    <w:rsid w:val="007F69D8"/>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067"/>
    <w:rsid w:val="008041EF"/>
    <w:rsid w:val="0080423A"/>
    <w:rsid w:val="008048F8"/>
    <w:rsid w:val="008049D3"/>
    <w:rsid w:val="00804A07"/>
    <w:rsid w:val="00804B6F"/>
    <w:rsid w:val="00804B85"/>
    <w:rsid w:val="00804DC8"/>
    <w:rsid w:val="00804F89"/>
    <w:rsid w:val="008050C0"/>
    <w:rsid w:val="00805398"/>
    <w:rsid w:val="00805515"/>
    <w:rsid w:val="00805751"/>
    <w:rsid w:val="00805B27"/>
    <w:rsid w:val="008066F9"/>
    <w:rsid w:val="0080673A"/>
    <w:rsid w:val="00806B38"/>
    <w:rsid w:val="00806BA0"/>
    <w:rsid w:val="00806E2D"/>
    <w:rsid w:val="008070AD"/>
    <w:rsid w:val="00807139"/>
    <w:rsid w:val="008074C7"/>
    <w:rsid w:val="0080752B"/>
    <w:rsid w:val="0080755B"/>
    <w:rsid w:val="00807A01"/>
    <w:rsid w:val="00807BD8"/>
    <w:rsid w:val="00807D8A"/>
    <w:rsid w:val="00807DA9"/>
    <w:rsid w:val="008102E4"/>
    <w:rsid w:val="008105FC"/>
    <w:rsid w:val="00810651"/>
    <w:rsid w:val="008108E9"/>
    <w:rsid w:val="00810BF0"/>
    <w:rsid w:val="00810D98"/>
    <w:rsid w:val="008110C1"/>
    <w:rsid w:val="008112A0"/>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D98"/>
    <w:rsid w:val="00813EE0"/>
    <w:rsid w:val="008141B5"/>
    <w:rsid w:val="00814682"/>
    <w:rsid w:val="00814853"/>
    <w:rsid w:val="00814A86"/>
    <w:rsid w:val="00814B38"/>
    <w:rsid w:val="00814D54"/>
    <w:rsid w:val="00814D83"/>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04"/>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EE0"/>
    <w:rsid w:val="00825060"/>
    <w:rsid w:val="0082507D"/>
    <w:rsid w:val="008257F8"/>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A8"/>
    <w:rsid w:val="0083530E"/>
    <w:rsid w:val="008355F8"/>
    <w:rsid w:val="008359D9"/>
    <w:rsid w:val="00835C3F"/>
    <w:rsid w:val="00835E55"/>
    <w:rsid w:val="00835E9D"/>
    <w:rsid w:val="00835ECE"/>
    <w:rsid w:val="00836304"/>
    <w:rsid w:val="00836747"/>
    <w:rsid w:val="00836C7D"/>
    <w:rsid w:val="00836D5F"/>
    <w:rsid w:val="008373D6"/>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09C"/>
    <w:rsid w:val="0084727E"/>
    <w:rsid w:val="00847358"/>
    <w:rsid w:val="00847737"/>
    <w:rsid w:val="00847874"/>
    <w:rsid w:val="008479A3"/>
    <w:rsid w:val="00847B9E"/>
    <w:rsid w:val="008501AA"/>
    <w:rsid w:val="008507B7"/>
    <w:rsid w:val="00850DD6"/>
    <w:rsid w:val="00850ECA"/>
    <w:rsid w:val="00850F29"/>
    <w:rsid w:val="00851105"/>
    <w:rsid w:val="0085130B"/>
    <w:rsid w:val="00851390"/>
    <w:rsid w:val="008513D3"/>
    <w:rsid w:val="008514C1"/>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88"/>
    <w:rsid w:val="00855BE9"/>
    <w:rsid w:val="00855CE4"/>
    <w:rsid w:val="00855D09"/>
    <w:rsid w:val="00855D9C"/>
    <w:rsid w:val="00855DFF"/>
    <w:rsid w:val="00855ECC"/>
    <w:rsid w:val="00855F00"/>
    <w:rsid w:val="008566EF"/>
    <w:rsid w:val="00856725"/>
    <w:rsid w:val="0085672D"/>
    <w:rsid w:val="00856854"/>
    <w:rsid w:val="00856AB7"/>
    <w:rsid w:val="00856C1A"/>
    <w:rsid w:val="00856E16"/>
    <w:rsid w:val="0085704A"/>
    <w:rsid w:val="00857074"/>
    <w:rsid w:val="008573A6"/>
    <w:rsid w:val="008576CB"/>
    <w:rsid w:val="008576D9"/>
    <w:rsid w:val="00857DA5"/>
    <w:rsid w:val="00857DB3"/>
    <w:rsid w:val="008607AB"/>
    <w:rsid w:val="008607AD"/>
    <w:rsid w:val="008607F8"/>
    <w:rsid w:val="00860968"/>
    <w:rsid w:val="00860B04"/>
    <w:rsid w:val="00860CF0"/>
    <w:rsid w:val="00860FC7"/>
    <w:rsid w:val="0086119F"/>
    <w:rsid w:val="00861247"/>
    <w:rsid w:val="00861322"/>
    <w:rsid w:val="0086134C"/>
    <w:rsid w:val="008614B4"/>
    <w:rsid w:val="008614BC"/>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2AC"/>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8F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E1"/>
    <w:rsid w:val="0087696E"/>
    <w:rsid w:val="008769FB"/>
    <w:rsid w:val="00876B53"/>
    <w:rsid w:val="00876E5D"/>
    <w:rsid w:val="00877102"/>
    <w:rsid w:val="0087736E"/>
    <w:rsid w:val="00877547"/>
    <w:rsid w:val="008777E6"/>
    <w:rsid w:val="00877B76"/>
    <w:rsid w:val="00877CC6"/>
    <w:rsid w:val="00880069"/>
    <w:rsid w:val="00880134"/>
    <w:rsid w:val="0088043D"/>
    <w:rsid w:val="00880744"/>
    <w:rsid w:val="0088093B"/>
    <w:rsid w:val="00880955"/>
    <w:rsid w:val="00880B16"/>
    <w:rsid w:val="00880D1B"/>
    <w:rsid w:val="00880F96"/>
    <w:rsid w:val="00881079"/>
    <w:rsid w:val="008811A8"/>
    <w:rsid w:val="00881468"/>
    <w:rsid w:val="00881805"/>
    <w:rsid w:val="00881881"/>
    <w:rsid w:val="00881AD6"/>
    <w:rsid w:val="0088231D"/>
    <w:rsid w:val="00882328"/>
    <w:rsid w:val="0088284D"/>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414"/>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2"/>
    <w:rsid w:val="008A0FDD"/>
    <w:rsid w:val="008A11CA"/>
    <w:rsid w:val="008A1427"/>
    <w:rsid w:val="008A1DF3"/>
    <w:rsid w:val="008A2662"/>
    <w:rsid w:val="008A2990"/>
    <w:rsid w:val="008A29AA"/>
    <w:rsid w:val="008A2E63"/>
    <w:rsid w:val="008A30BE"/>
    <w:rsid w:val="008A3391"/>
    <w:rsid w:val="008A3402"/>
    <w:rsid w:val="008A35AE"/>
    <w:rsid w:val="008A3EB2"/>
    <w:rsid w:val="008A3FD3"/>
    <w:rsid w:val="008A40F6"/>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A7A88"/>
    <w:rsid w:val="008B01FF"/>
    <w:rsid w:val="008B061D"/>
    <w:rsid w:val="008B08BB"/>
    <w:rsid w:val="008B0A61"/>
    <w:rsid w:val="008B0B66"/>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353"/>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20"/>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275"/>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D85"/>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321"/>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5F4"/>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060"/>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85D"/>
    <w:rsid w:val="00904BC6"/>
    <w:rsid w:val="00904DEE"/>
    <w:rsid w:val="00904E90"/>
    <w:rsid w:val="009052A6"/>
    <w:rsid w:val="009052F5"/>
    <w:rsid w:val="00905561"/>
    <w:rsid w:val="009055BF"/>
    <w:rsid w:val="00905701"/>
    <w:rsid w:val="00905749"/>
    <w:rsid w:val="009058E0"/>
    <w:rsid w:val="00905A20"/>
    <w:rsid w:val="00905A93"/>
    <w:rsid w:val="00905E26"/>
    <w:rsid w:val="00905FD9"/>
    <w:rsid w:val="009060D1"/>
    <w:rsid w:val="00906164"/>
    <w:rsid w:val="00906270"/>
    <w:rsid w:val="0090628C"/>
    <w:rsid w:val="009064AF"/>
    <w:rsid w:val="009064D9"/>
    <w:rsid w:val="00906588"/>
    <w:rsid w:val="00906606"/>
    <w:rsid w:val="00906A1A"/>
    <w:rsid w:val="00906B0B"/>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2FE1"/>
    <w:rsid w:val="00913037"/>
    <w:rsid w:val="0091304D"/>
    <w:rsid w:val="00913105"/>
    <w:rsid w:val="0091311D"/>
    <w:rsid w:val="00913A3C"/>
    <w:rsid w:val="00913D0D"/>
    <w:rsid w:val="00913FA5"/>
    <w:rsid w:val="00914298"/>
    <w:rsid w:val="009146B7"/>
    <w:rsid w:val="0091485E"/>
    <w:rsid w:val="0091495E"/>
    <w:rsid w:val="00914EBE"/>
    <w:rsid w:val="00914FCA"/>
    <w:rsid w:val="00915018"/>
    <w:rsid w:val="00915358"/>
    <w:rsid w:val="00915415"/>
    <w:rsid w:val="00915460"/>
    <w:rsid w:val="00915A28"/>
    <w:rsid w:val="00915B44"/>
    <w:rsid w:val="00915C8D"/>
    <w:rsid w:val="00915DE5"/>
    <w:rsid w:val="009165CC"/>
    <w:rsid w:val="00916615"/>
    <w:rsid w:val="0091661B"/>
    <w:rsid w:val="00916E91"/>
    <w:rsid w:val="00916E93"/>
    <w:rsid w:val="00916F2A"/>
    <w:rsid w:val="00916F65"/>
    <w:rsid w:val="009171BE"/>
    <w:rsid w:val="0091720B"/>
    <w:rsid w:val="00917218"/>
    <w:rsid w:val="00917857"/>
    <w:rsid w:val="009179D1"/>
    <w:rsid w:val="00917A8B"/>
    <w:rsid w:val="0092001A"/>
    <w:rsid w:val="009200E5"/>
    <w:rsid w:val="009203FC"/>
    <w:rsid w:val="00920527"/>
    <w:rsid w:val="00920644"/>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76F"/>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0F37"/>
    <w:rsid w:val="0094111B"/>
    <w:rsid w:val="00941728"/>
    <w:rsid w:val="0094179A"/>
    <w:rsid w:val="0094182F"/>
    <w:rsid w:val="00941961"/>
    <w:rsid w:val="00941AAF"/>
    <w:rsid w:val="0094216F"/>
    <w:rsid w:val="00942576"/>
    <w:rsid w:val="00942676"/>
    <w:rsid w:val="0094267F"/>
    <w:rsid w:val="009427FE"/>
    <w:rsid w:val="00942B97"/>
    <w:rsid w:val="00942F15"/>
    <w:rsid w:val="00943088"/>
    <w:rsid w:val="00943314"/>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A0"/>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625"/>
    <w:rsid w:val="00953740"/>
    <w:rsid w:val="00953760"/>
    <w:rsid w:val="00953983"/>
    <w:rsid w:val="00953A8D"/>
    <w:rsid w:val="00953DBA"/>
    <w:rsid w:val="009546F3"/>
    <w:rsid w:val="00954841"/>
    <w:rsid w:val="00954C3A"/>
    <w:rsid w:val="00954C3E"/>
    <w:rsid w:val="00954E04"/>
    <w:rsid w:val="00954E7A"/>
    <w:rsid w:val="00954FDA"/>
    <w:rsid w:val="009550D1"/>
    <w:rsid w:val="00955173"/>
    <w:rsid w:val="00955229"/>
    <w:rsid w:val="00955387"/>
    <w:rsid w:val="00955570"/>
    <w:rsid w:val="009558FF"/>
    <w:rsid w:val="00955A32"/>
    <w:rsid w:val="00955B04"/>
    <w:rsid w:val="00955CA1"/>
    <w:rsid w:val="00955F09"/>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2D8"/>
    <w:rsid w:val="009604DE"/>
    <w:rsid w:val="00960584"/>
    <w:rsid w:val="009608B2"/>
    <w:rsid w:val="00960935"/>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2B3"/>
    <w:rsid w:val="0096545E"/>
    <w:rsid w:val="00965668"/>
    <w:rsid w:val="00965684"/>
    <w:rsid w:val="00965893"/>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5E1"/>
    <w:rsid w:val="00971676"/>
    <w:rsid w:val="00971C9D"/>
    <w:rsid w:val="00971FD2"/>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80"/>
    <w:rsid w:val="009754D6"/>
    <w:rsid w:val="009757F1"/>
    <w:rsid w:val="00975C69"/>
    <w:rsid w:val="00975E79"/>
    <w:rsid w:val="0097604F"/>
    <w:rsid w:val="009764C5"/>
    <w:rsid w:val="00976DB3"/>
    <w:rsid w:val="00976FBD"/>
    <w:rsid w:val="00976FCD"/>
    <w:rsid w:val="0097702D"/>
    <w:rsid w:val="009773A6"/>
    <w:rsid w:val="0097747B"/>
    <w:rsid w:val="00977610"/>
    <w:rsid w:val="009776BC"/>
    <w:rsid w:val="009777B5"/>
    <w:rsid w:val="00977836"/>
    <w:rsid w:val="00977CE0"/>
    <w:rsid w:val="00977E4D"/>
    <w:rsid w:val="00977EE7"/>
    <w:rsid w:val="00977FBC"/>
    <w:rsid w:val="009803AD"/>
    <w:rsid w:val="009804C5"/>
    <w:rsid w:val="009806CF"/>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6A56"/>
    <w:rsid w:val="00987024"/>
    <w:rsid w:val="0098726C"/>
    <w:rsid w:val="0098732E"/>
    <w:rsid w:val="0098794A"/>
    <w:rsid w:val="00987AAC"/>
    <w:rsid w:val="00987C43"/>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0C7"/>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5FD0"/>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6C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7DD"/>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46B"/>
    <w:rsid w:val="009F054E"/>
    <w:rsid w:val="009F07AA"/>
    <w:rsid w:val="009F0FE6"/>
    <w:rsid w:val="009F1190"/>
    <w:rsid w:val="009F1262"/>
    <w:rsid w:val="009F1D6B"/>
    <w:rsid w:val="009F20DF"/>
    <w:rsid w:val="009F21C2"/>
    <w:rsid w:val="009F27A7"/>
    <w:rsid w:val="009F2ACD"/>
    <w:rsid w:val="009F2B7D"/>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2BB"/>
    <w:rsid w:val="00A02404"/>
    <w:rsid w:val="00A026D1"/>
    <w:rsid w:val="00A02773"/>
    <w:rsid w:val="00A028BC"/>
    <w:rsid w:val="00A02909"/>
    <w:rsid w:val="00A02A2C"/>
    <w:rsid w:val="00A02CD9"/>
    <w:rsid w:val="00A02E42"/>
    <w:rsid w:val="00A0306A"/>
    <w:rsid w:val="00A034FE"/>
    <w:rsid w:val="00A03836"/>
    <w:rsid w:val="00A03C2B"/>
    <w:rsid w:val="00A04070"/>
    <w:rsid w:val="00A046A9"/>
    <w:rsid w:val="00A04743"/>
    <w:rsid w:val="00A047DC"/>
    <w:rsid w:val="00A04ECD"/>
    <w:rsid w:val="00A04F6C"/>
    <w:rsid w:val="00A05110"/>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B4B"/>
    <w:rsid w:val="00A10F55"/>
    <w:rsid w:val="00A10F9E"/>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870"/>
    <w:rsid w:val="00A14905"/>
    <w:rsid w:val="00A149E4"/>
    <w:rsid w:val="00A14B77"/>
    <w:rsid w:val="00A14E6E"/>
    <w:rsid w:val="00A150BC"/>
    <w:rsid w:val="00A15512"/>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CD"/>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27EF8"/>
    <w:rsid w:val="00A302BB"/>
    <w:rsid w:val="00A30498"/>
    <w:rsid w:val="00A305C1"/>
    <w:rsid w:val="00A30865"/>
    <w:rsid w:val="00A30887"/>
    <w:rsid w:val="00A309E7"/>
    <w:rsid w:val="00A31069"/>
    <w:rsid w:val="00A312FF"/>
    <w:rsid w:val="00A3162E"/>
    <w:rsid w:val="00A318DD"/>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06F"/>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693"/>
    <w:rsid w:val="00A517CB"/>
    <w:rsid w:val="00A5186D"/>
    <w:rsid w:val="00A51A66"/>
    <w:rsid w:val="00A51AB5"/>
    <w:rsid w:val="00A51B02"/>
    <w:rsid w:val="00A51C67"/>
    <w:rsid w:val="00A521E3"/>
    <w:rsid w:val="00A52EA0"/>
    <w:rsid w:val="00A52EDB"/>
    <w:rsid w:val="00A52FBC"/>
    <w:rsid w:val="00A53223"/>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B63"/>
    <w:rsid w:val="00A63EAD"/>
    <w:rsid w:val="00A63F7C"/>
    <w:rsid w:val="00A64931"/>
    <w:rsid w:val="00A64CCE"/>
    <w:rsid w:val="00A65882"/>
    <w:rsid w:val="00A66057"/>
    <w:rsid w:val="00A663EA"/>
    <w:rsid w:val="00A66422"/>
    <w:rsid w:val="00A664F7"/>
    <w:rsid w:val="00A6653D"/>
    <w:rsid w:val="00A6658C"/>
    <w:rsid w:val="00A67856"/>
    <w:rsid w:val="00A679E4"/>
    <w:rsid w:val="00A7027E"/>
    <w:rsid w:val="00A702CA"/>
    <w:rsid w:val="00A702F8"/>
    <w:rsid w:val="00A70ABC"/>
    <w:rsid w:val="00A70B09"/>
    <w:rsid w:val="00A70BF5"/>
    <w:rsid w:val="00A71426"/>
    <w:rsid w:val="00A71750"/>
    <w:rsid w:val="00A7179E"/>
    <w:rsid w:val="00A7188C"/>
    <w:rsid w:val="00A71BE6"/>
    <w:rsid w:val="00A71D66"/>
    <w:rsid w:val="00A71F0B"/>
    <w:rsid w:val="00A7204C"/>
    <w:rsid w:val="00A72249"/>
    <w:rsid w:val="00A723C9"/>
    <w:rsid w:val="00A7248C"/>
    <w:rsid w:val="00A725B4"/>
    <w:rsid w:val="00A72641"/>
    <w:rsid w:val="00A727EC"/>
    <w:rsid w:val="00A72A1D"/>
    <w:rsid w:val="00A73035"/>
    <w:rsid w:val="00A73121"/>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705F"/>
    <w:rsid w:val="00A773F4"/>
    <w:rsid w:val="00A77515"/>
    <w:rsid w:val="00A7771D"/>
    <w:rsid w:val="00A77A70"/>
    <w:rsid w:val="00A77AB8"/>
    <w:rsid w:val="00A80035"/>
    <w:rsid w:val="00A80143"/>
    <w:rsid w:val="00A80418"/>
    <w:rsid w:val="00A80880"/>
    <w:rsid w:val="00A80B5B"/>
    <w:rsid w:val="00A80C0A"/>
    <w:rsid w:val="00A80F1D"/>
    <w:rsid w:val="00A8117B"/>
    <w:rsid w:val="00A812FF"/>
    <w:rsid w:val="00A8132A"/>
    <w:rsid w:val="00A81375"/>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1E"/>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658"/>
    <w:rsid w:val="00A878F9"/>
    <w:rsid w:val="00A90228"/>
    <w:rsid w:val="00A90673"/>
    <w:rsid w:val="00A906DF"/>
    <w:rsid w:val="00A90802"/>
    <w:rsid w:val="00A90A04"/>
    <w:rsid w:val="00A90C62"/>
    <w:rsid w:val="00A9107A"/>
    <w:rsid w:val="00A91118"/>
    <w:rsid w:val="00A911FA"/>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389"/>
    <w:rsid w:val="00A948B6"/>
    <w:rsid w:val="00A94A9F"/>
    <w:rsid w:val="00A94B61"/>
    <w:rsid w:val="00A94DE5"/>
    <w:rsid w:val="00A94E76"/>
    <w:rsid w:val="00A94F1F"/>
    <w:rsid w:val="00A952CE"/>
    <w:rsid w:val="00A95FDE"/>
    <w:rsid w:val="00A96135"/>
    <w:rsid w:val="00A962EA"/>
    <w:rsid w:val="00A963E6"/>
    <w:rsid w:val="00A965AF"/>
    <w:rsid w:val="00A96611"/>
    <w:rsid w:val="00A968D3"/>
    <w:rsid w:val="00A969DB"/>
    <w:rsid w:val="00A96A82"/>
    <w:rsid w:val="00A96AC3"/>
    <w:rsid w:val="00A96CE2"/>
    <w:rsid w:val="00A96D4F"/>
    <w:rsid w:val="00A96DD3"/>
    <w:rsid w:val="00A96E83"/>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B2A"/>
    <w:rsid w:val="00AA1BA8"/>
    <w:rsid w:val="00AA1BA9"/>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4C"/>
    <w:rsid w:val="00AA5ECF"/>
    <w:rsid w:val="00AA5FCB"/>
    <w:rsid w:val="00AA6068"/>
    <w:rsid w:val="00AA63D0"/>
    <w:rsid w:val="00AA6655"/>
    <w:rsid w:val="00AA696F"/>
    <w:rsid w:val="00AA6EAF"/>
    <w:rsid w:val="00AA718B"/>
    <w:rsid w:val="00AA74C8"/>
    <w:rsid w:val="00AA764E"/>
    <w:rsid w:val="00AA7834"/>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ACF"/>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248"/>
    <w:rsid w:val="00AC732A"/>
    <w:rsid w:val="00AC7377"/>
    <w:rsid w:val="00AC73D2"/>
    <w:rsid w:val="00AC7424"/>
    <w:rsid w:val="00AC7634"/>
    <w:rsid w:val="00AC7684"/>
    <w:rsid w:val="00AC7923"/>
    <w:rsid w:val="00AD01CE"/>
    <w:rsid w:val="00AD074A"/>
    <w:rsid w:val="00AD07D4"/>
    <w:rsid w:val="00AD0EB3"/>
    <w:rsid w:val="00AD1392"/>
    <w:rsid w:val="00AD1520"/>
    <w:rsid w:val="00AD1641"/>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AB2"/>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1ED6"/>
    <w:rsid w:val="00AE208D"/>
    <w:rsid w:val="00AE21E5"/>
    <w:rsid w:val="00AE246E"/>
    <w:rsid w:val="00AE2571"/>
    <w:rsid w:val="00AE2634"/>
    <w:rsid w:val="00AE270D"/>
    <w:rsid w:val="00AE29A4"/>
    <w:rsid w:val="00AE2FE1"/>
    <w:rsid w:val="00AE308C"/>
    <w:rsid w:val="00AE32A4"/>
    <w:rsid w:val="00AE35B1"/>
    <w:rsid w:val="00AE35BE"/>
    <w:rsid w:val="00AE371C"/>
    <w:rsid w:val="00AE39BE"/>
    <w:rsid w:val="00AE39CC"/>
    <w:rsid w:val="00AE39D7"/>
    <w:rsid w:val="00AE3A66"/>
    <w:rsid w:val="00AE3C18"/>
    <w:rsid w:val="00AE4143"/>
    <w:rsid w:val="00AE4366"/>
    <w:rsid w:val="00AE4484"/>
    <w:rsid w:val="00AE4529"/>
    <w:rsid w:val="00AE4834"/>
    <w:rsid w:val="00AE4A18"/>
    <w:rsid w:val="00AE4A3D"/>
    <w:rsid w:val="00AE5243"/>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62F"/>
    <w:rsid w:val="00AF3BD9"/>
    <w:rsid w:val="00AF3FB8"/>
    <w:rsid w:val="00AF4180"/>
    <w:rsid w:val="00AF423C"/>
    <w:rsid w:val="00AF4516"/>
    <w:rsid w:val="00AF48FE"/>
    <w:rsid w:val="00AF4A16"/>
    <w:rsid w:val="00AF4E8E"/>
    <w:rsid w:val="00AF502F"/>
    <w:rsid w:val="00AF52C1"/>
    <w:rsid w:val="00AF530A"/>
    <w:rsid w:val="00AF5443"/>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1E"/>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A38"/>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1C82"/>
    <w:rsid w:val="00B21F8A"/>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84F"/>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08E3"/>
    <w:rsid w:val="00B30F8A"/>
    <w:rsid w:val="00B310AD"/>
    <w:rsid w:val="00B310B7"/>
    <w:rsid w:val="00B312A3"/>
    <w:rsid w:val="00B312A7"/>
    <w:rsid w:val="00B312F3"/>
    <w:rsid w:val="00B31347"/>
    <w:rsid w:val="00B31639"/>
    <w:rsid w:val="00B31931"/>
    <w:rsid w:val="00B3195D"/>
    <w:rsid w:val="00B319A0"/>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17"/>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334"/>
    <w:rsid w:val="00B405DC"/>
    <w:rsid w:val="00B40735"/>
    <w:rsid w:val="00B40944"/>
    <w:rsid w:val="00B40B6D"/>
    <w:rsid w:val="00B40F59"/>
    <w:rsid w:val="00B41140"/>
    <w:rsid w:val="00B413FD"/>
    <w:rsid w:val="00B41671"/>
    <w:rsid w:val="00B4173F"/>
    <w:rsid w:val="00B4174B"/>
    <w:rsid w:val="00B417D5"/>
    <w:rsid w:val="00B4182C"/>
    <w:rsid w:val="00B420EE"/>
    <w:rsid w:val="00B4289B"/>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2F0"/>
    <w:rsid w:val="00B454E5"/>
    <w:rsid w:val="00B45535"/>
    <w:rsid w:val="00B4557F"/>
    <w:rsid w:val="00B45737"/>
    <w:rsid w:val="00B45F7E"/>
    <w:rsid w:val="00B4601C"/>
    <w:rsid w:val="00B4606B"/>
    <w:rsid w:val="00B462BE"/>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08A"/>
    <w:rsid w:val="00B620AB"/>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496"/>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92"/>
    <w:rsid w:val="00B712C2"/>
    <w:rsid w:val="00B7168F"/>
    <w:rsid w:val="00B7169C"/>
    <w:rsid w:val="00B71743"/>
    <w:rsid w:val="00B71904"/>
    <w:rsid w:val="00B71BA1"/>
    <w:rsid w:val="00B71E24"/>
    <w:rsid w:val="00B71F38"/>
    <w:rsid w:val="00B72067"/>
    <w:rsid w:val="00B7208A"/>
    <w:rsid w:val="00B721ED"/>
    <w:rsid w:val="00B722E2"/>
    <w:rsid w:val="00B72302"/>
    <w:rsid w:val="00B72392"/>
    <w:rsid w:val="00B723D1"/>
    <w:rsid w:val="00B72427"/>
    <w:rsid w:val="00B7244B"/>
    <w:rsid w:val="00B726E1"/>
    <w:rsid w:val="00B72AA6"/>
    <w:rsid w:val="00B72AF3"/>
    <w:rsid w:val="00B73056"/>
    <w:rsid w:val="00B731B2"/>
    <w:rsid w:val="00B733D6"/>
    <w:rsid w:val="00B73546"/>
    <w:rsid w:val="00B736E2"/>
    <w:rsid w:val="00B739A0"/>
    <w:rsid w:val="00B73BDE"/>
    <w:rsid w:val="00B73F23"/>
    <w:rsid w:val="00B74048"/>
    <w:rsid w:val="00B740CE"/>
    <w:rsid w:val="00B744A7"/>
    <w:rsid w:val="00B747E1"/>
    <w:rsid w:val="00B7484A"/>
    <w:rsid w:val="00B74D99"/>
    <w:rsid w:val="00B74FF2"/>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5C3"/>
    <w:rsid w:val="00B8062E"/>
    <w:rsid w:val="00B808E7"/>
    <w:rsid w:val="00B8097F"/>
    <w:rsid w:val="00B809E5"/>
    <w:rsid w:val="00B80A5B"/>
    <w:rsid w:val="00B80AC0"/>
    <w:rsid w:val="00B80C12"/>
    <w:rsid w:val="00B80C5D"/>
    <w:rsid w:val="00B80D5A"/>
    <w:rsid w:val="00B80E1E"/>
    <w:rsid w:val="00B80E8A"/>
    <w:rsid w:val="00B8103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BF1"/>
    <w:rsid w:val="00B86C25"/>
    <w:rsid w:val="00B86DF8"/>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C86"/>
    <w:rsid w:val="00B945B0"/>
    <w:rsid w:val="00B9479E"/>
    <w:rsid w:val="00B94817"/>
    <w:rsid w:val="00B949BC"/>
    <w:rsid w:val="00B94BC3"/>
    <w:rsid w:val="00B94BCF"/>
    <w:rsid w:val="00B94CBD"/>
    <w:rsid w:val="00B95483"/>
    <w:rsid w:val="00B956D5"/>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A7A01"/>
    <w:rsid w:val="00BB0127"/>
    <w:rsid w:val="00BB044A"/>
    <w:rsid w:val="00BB0493"/>
    <w:rsid w:val="00BB07A1"/>
    <w:rsid w:val="00BB07DC"/>
    <w:rsid w:val="00BB0830"/>
    <w:rsid w:val="00BB0B00"/>
    <w:rsid w:val="00BB0FD6"/>
    <w:rsid w:val="00BB1006"/>
    <w:rsid w:val="00BB10D1"/>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4E9A"/>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36"/>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EBD"/>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98"/>
    <w:rsid w:val="00BD04F5"/>
    <w:rsid w:val="00BD051C"/>
    <w:rsid w:val="00BD0614"/>
    <w:rsid w:val="00BD0677"/>
    <w:rsid w:val="00BD07C5"/>
    <w:rsid w:val="00BD07FE"/>
    <w:rsid w:val="00BD084B"/>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644"/>
    <w:rsid w:val="00BE78D1"/>
    <w:rsid w:val="00BE7F89"/>
    <w:rsid w:val="00BF00A7"/>
    <w:rsid w:val="00BF0155"/>
    <w:rsid w:val="00BF01A6"/>
    <w:rsid w:val="00BF02F1"/>
    <w:rsid w:val="00BF0435"/>
    <w:rsid w:val="00BF0827"/>
    <w:rsid w:val="00BF0C30"/>
    <w:rsid w:val="00BF0E1F"/>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0CAA"/>
    <w:rsid w:val="00C00DF1"/>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E3"/>
    <w:rsid w:val="00C10534"/>
    <w:rsid w:val="00C10593"/>
    <w:rsid w:val="00C10609"/>
    <w:rsid w:val="00C108FD"/>
    <w:rsid w:val="00C10992"/>
    <w:rsid w:val="00C10C79"/>
    <w:rsid w:val="00C112F6"/>
    <w:rsid w:val="00C114FF"/>
    <w:rsid w:val="00C11642"/>
    <w:rsid w:val="00C11899"/>
    <w:rsid w:val="00C11AF5"/>
    <w:rsid w:val="00C11CAF"/>
    <w:rsid w:val="00C11E7D"/>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A24"/>
    <w:rsid w:val="00C14D99"/>
    <w:rsid w:val="00C1513E"/>
    <w:rsid w:val="00C153A1"/>
    <w:rsid w:val="00C1559D"/>
    <w:rsid w:val="00C1562F"/>
    <w:rsid w:val="00C1574F"/>
    <w:rsid w:val="00C1577D"/>
    <w:rsid w:val="00C15B41"/>
    <w:rsid w:val="00C15BA8"/>
    <w:rsid w:val="00C16A91"/>
    <w:rsid w:val="00C16B3C"/>
    <w:rsid w:val="00C16FFC"/>
    <w:rsid w:val="00C170AB"/>
    <w:rsid w:val="00C171B1"/>
    <w:rsid w:val="00C17372"/>
    <w:rsid w:val="00C1739B"/>
    <w:rsid w:val="00C174E1"/>
    <w:rsid w:val="00C1775C"/>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1EF"/>
    <w:rsid w:val="00C262DC"/>
    <w:rsid w:val="00C26351"/>
    <w:rsid w:val="00C2637C"/>
    <w:rsid w:val="00C26761"/>
    <w:rsid w:val="00C26C52"/>
    <w:rsid w:val="00C26E05"/>
    <w:rsid w:val="00C26EE6"/>
    <w:rsid w:val="00C26F8E"/>
    <w:rsid w:val="00C26FBE"/>
    <w:rsid w:val="00C27063"/>
    <w:rsid w:val="00C273BE"/>
    <w:rsid w:val="00C27495"/>
    <w:rsid w:val="00C27660"/>
    <w:rsid w:val="00C276D8"/>
    <w:rsid w:val="00C278FD"/>
    <w:rsid w:val="00C27A90"/>
    <w:rsid w:val="00C27F76"/>
    <w:rsid w:val="00C3009B"/>
    <w:rsid w:val="00C30715"/>
    <w:rsid w:val="00C30752"/>
    <w:rsid w:val="00C30B60"/>
    <w:rsid w:val="00C30C47"/>
    <w:rsid w:val="00C30F6E"/>
    <w:rsid w:val="00C3193E"/>
    <w:rsid w:val="00C319C9"/>
    <w:rsid w:val="00C31BDF"/>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3E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0FC2"/>
    <w:rsid w:val="00C511E5"/>
    <w:rsid w:val="00C5128E"/>
    <w:rsid w:val="00C51A51"/>
    <w:rsid w:val="00C51B23"/>
    <w:rsid w:val="00C51BCF"/>
    <w:rsid w:val="00C51D40"/>
    <w:rsid w:val="00C51F49"/>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CFB"/>
    <w:rsid w:val="00C76109"/>
    <w:rsid w:val="00C764CD"/>
    <w:rsid w:val="00C7671B"/>
    <w:rsid w:val="00C76BA4"/>
    <w:rsid w:val="00C76CBA"/>
    <w:rsid w:val="00C76EC0"/>
    <w:rsid w:val="00C76FA6"/>
    <w:rsid w:val="00C770B7"/>
    <w:rsid w:val="00C7729F"/>
    <w:rsid w:val="00C773F3"/>
    <w:rsid w:val="00C77683"/>
    <w:rsid w:val="00C77974"/>
    <w:rsid w:val="00C779EF"/>
    <w:rsid w:val="00C77C05"/>
    <w:rsid w:val="00C77D06"/>
    <w:rsid w:val="00C77FA7"/>
    <w:rsid w:val="00C800A1"/>
    <w:rsid w:val="00C80124"/>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C95"/>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805"/>
    <w:rsid w:val="00C86AF3"/>
    <w:rsid w:val="00C86E9D"/>
    <w:rsid w:val="00C86ECE"/>
    <w:rsid w:val="00C86ED8"/>
    <w:rsid w:val="00C870FC"/>
    <w:rsid w:val="00C87102"/>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1B"/>
    <w:rsid w:val="00C910F3"/>
    <w:rsid w:val="00C911D3"/>
    <w:rsid w:val="00C9143C"/>
    <w:rsid w:val="00C91514"/>
    <w:rsid w:val="00C915E2"/>
    <w:rsid w:val="00C91745"/>
    <w:rsid w:val="00C9181B"/>
    <w:rsid w:val="00C91A47"/>
    <w:rsid w:val="00C91C8B"/>
    <w:rsid w:val="00C91D40"/>
    <w:rsid w:val="00C91EA0"/>
    <w:rsid w:val="00C92184"/>
    <w:rsid w:val="00C921B1"/>
    <w:rsid w:val="00C92377"/>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5F3A"/>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1"/>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6D"/>
    <w:rsid w:val="00CB4A4B"/>
    <w:rsid w:val="00CB4CF5"/>
    <w:rsid w:val="00CB50BD"/>
    <w:rsid w:val="00CB527B"/>
    <w:rsid w:val="00CB52A9"/>
    <w:rsid w:val="00CB5640"/>
    <w:rsid w:val="00CB56BB"/>
    <w:rsid w:val="00CB5725"/>
    <w:rsid w:val="00CB57D9"/>
    <w:rsid w:val="00CB5827"/>
    <w:rsid w:val="00CB5873"/>
    <w:rsid w:val="00CB599A"/>
    <w:rsid w:val="00CB5E74"/>
    <w:rsid w:val="00CB61BB"/>
    <w:rsid w:val="00CB62EC"/>
    <w:rsid w:val="00CB6479"/>
    <w:rsid w:val="00CB6D5E"/>
    <w:rsid w:val="00CB6FED"/>
    <w:rsid w:val="00CB76B0"/>
    <w:rsid w:val="00CB7914"/>
    <w:rsid w:val="00CB7A9C"/>
    <w:rsid w:val="00CB7CB1"/>
    <w:rsid w:val="00CB7DB6"/>
    <w:rsid w:val="00CB7F0D"/>
    <w:rsid w:val="00CC0302"/>
    <w:rsid w:val="00CC0351"/>
    <w:rsid w:val="00CC0481"/>
    <w:rsid w:val="00CC0851"/>
    <w:rsid w:val="00CC0AF6"/>
    <w:rsid w:val="00CC0B2A"/>
    <w:rsid w:val="00CC0C4C"/>
    <w:rsid w:val="00CC0CBB"/>
    <w:rsid w:val="00CC0DC9"/>
    <w:rsid w:val="00CC0E88"/>
    <w:rsid w:val="00CC11D6"/>
    <w:rsid w:val="00CC1765"/>
    <w:rsid w:val="00CC182F"/>
    <w:rsid w:val="00CC1862"/>
    <w:rsid w:val="00CC1974"/>
    <w:rsid w:val="00CC1AE8"/>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0ABA"/>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E79"/>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BD7"/>
    <w:rsid w:val="00CE1304"/>
    <w:rsid w:val="00CE1630"/>
    <w:rsid w:val="00CE1723"/>
    <w:rsid w:val="00CE210E"/>
    <w:rsid w:val="00CE212C"/>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09A"/>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12B5"/>
    <w:rsid w:val="00CF1718"/>
    <w:rsid w:val="00CF198F"/>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90F"/>
    <w:rsid w:val="00CF6DF8"/>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A97"/>
    <w:rsid w:val="00D02E63"/>
    <w:rsid w:val="00D03071"/>
    <w:rsid w:val="00D03100"/>
    <w:rsid w:val="00D03343"/>
    <w:rsid w:val="00D0338C"/>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C86"/>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DE0"/>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4AB"/>
    <w:rsid w:val="00D60AD2"/>
    <w:rsid w:val="00D60CD3"/>
    <w:rsid w:val="00D60ECE"/>
    <w:rsid w:val="00D60F67"/>
    <w:rsid w:val="00D61038"/>
    <w:rsid w:val="00D61440"/>
    <w:rsid w:val="00D618D2"/>
    <w:rsid w:val="00D61BB2"/>
    <w:rsid w:val="00D61CEC"/>
    <w:rsid w:val="00D61DD7"/>
    <w:rsid w:val="00D625A1"/>
    <w:rsid w:val="00D62786"/>
    <w:rsid w:val="00D62A68"/>
    <w:rsid w:val="00D62B8C"/>
    <w:rsid w:val="00D630B0"/>
    <w:rsid w:val="00D63737"/>
    <w:rsid w:val="00D63856"/>
    <w:rsid w:val="00D638A5"/>
    <w:rsid w:val="00D63AC9"/>
    <w:rsid w:val="00D63CBE"/>
    <w:rsid w:val="00D63E4D"/>
    <w:rsid w:val="00D63F00"/>
    <w:rsid w:val="00D63FA2"/>
    <w:rsid w:val="00D641E5"/>
    <w:rsid w:val="00D642B4"/>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6ED2"/>
    <w:rsid w:val="00D67070"/>
    <w:rsid w:val="00D6711B"/>
    <w:rsid w:val="00D67220"/>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A9"/>
    <w:rsid w:val="00D721C0"/>
    <w:rsid w:val="00D72296"/>
    <w:rsid w:val="00D722CD"/>
    <w:rsid w:val="00D72388"/>
    <w:rsid w:val="00D7240A"/>
    <w:rsid w:val="00D72A1D"/>
    <w:rsid w:val="00D72C84"/>
    <w:rsid w:val="00D734A6"/>
    <w:rsid w:val="00D73584"/>
    <w:rsid w:val="00D735E9"/>
    <w:rsid w:val="00D7366D"/>
    <w:rsid w:val="00D737C1"/>
    <w:rsid w:val="00D73AB9"/>
    <w:rsid w:val="00D73C5B"/>
    <w:rsid w:val="00D73CB5"/>
    <w:rsid w:val="00D73E42"/>
    <w:rsid w:val="00D74451"/>
    <w:rsid w:val="00D74595"/>
    <w:rsid w:val="00D74596"/>
    <w:rsid w:val="00D74815"/>
    <w:rsid w:val="00D74A6E"/>
    <w:rsid w:val="00D74AFD"/>
    <w:rsid w:val="00D74B4E"/>
    <w:rsid w:val="00D74B64"/>
    <w:rsid w:val="00D74DC9"/>
    <w:rsid w:val="00D755CA"/>
    <w:rsid w:val="00D7563C"/>
    <w:rsid w:val="00D75766"/>
    <w:rsid w:val="00D759A2"/>
    <w:rsid w:val="00D7637B"/>
    <w:rsid w:val="00D76445"/>
    <w:rsid w:val="00D765BF"/>
    <w:rsid w:val="00D76EB9"/>
    <w:rsid w:val="00D77462"/>
    <w:rsid w:val="00D776D8"/>
    <w:rsid w:val="00D7792A"/>
    <w:rsid w:val="00D802A1"/>
    <w:rsid w:val="00D802B3"/>
    <w:rsid w:val="00D80357"/>
    <w:rsid w:val="00D80545"/>
    <w:rsid w:val="00D80550"/>
    <w:rsid w:val="00D80CE0"/>
    <w:rsid w:val="00D80E3D"/>
    <w:rsid w:val="00D81136"/>
    <w:rsid w:val="00D81178"/>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53"/>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731"/>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748"/>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383"/>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916"/>
    <w:rsid w:val="00DB19AB"/>
    <w:rsid w:val="00DB1BF2"/>
    <w:rsid w:val="00DB1C5E"/>
    <w:rsid w:val="00DB1F0C"/>
    <w:rsid w:val="00DB2243"/>
    <w:rsid w:val="00DB2367"/>
    <w:rsid w:val="00DB24A7"/>
    <w:rsid w:val="00DB27F4"/>
    <w:rsid w:val="00DB2D5B"/>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191"/>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AAC"/>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AD8"/>
    <w:rsid w:val="00DC3509"/>
    <w:rsid w:val="00DC3713"/>
    <w:rsid w:val="00DC3735"/>
    <w:rsid w:val="00DC37EC"/>
    <w:rsid w:val="00DC3975"/>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5FCD"/>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325"/>
    <w:rsid w:val="00DE588E"/>
    <w:rsid w:val="00DE5DED"/>
    <w:rsid w:val="00DE5E07"/>
    <w:rsid w:val="00DE610E"/>
    <w:rsid w:val="00DE640C"/>
    <w:rsid w:val="00DE6605"/>
    <w:rsid w:val="00DE679B"/>
    <w:rsid w:val="00DE69B0"/>
    <w:rsid w:val="00DE6DC5"/>
    <w:rsid w:val="00DE710B"/>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812"/>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7"/>
    <w:rsid w:val="00DF437B"/>
    <w:rsid w:val="00DF4509"/>
    <w:rsid w:val="00DF4598"/>
    <w:rsid w:val="00DF45DB"/>
    <w:rsid w:val="00DF461E"/>
    <w:rsid w:val="00DF463A"/>
    <w:rsid w:val="00DF487D"/>
    <w:rsid w:val="00DF48A8"/>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08"/>
    <w:rsid w:val="00E05759"/>
    <w:rsid w:val="00E057B1"/>
    <w:rsid w:val="00E05908"/>
    <w:rsid w:val="00E05939"/>
    <w:rsid w:val="00E05B3D"/>
    <w:rsid w:val="00E05CD0"/>
    <w:rsid w:val="00E05D06"/>
    <w:rsid w:val="00E05D17"/>
    <w:rsid w:val="00E05E75"/>
    <w:rsid w:val="00E06A6D"/>
    <w:rsid w:val="00E06BD6"/>
    <w:rsid w:val="00E06C9F"/>
    <w:rsid w:val="00E06DAC"/>
    <w:rsid w:val="00E0707F"/>
    <w:rsid w:val="00E0714B"/>
    <w:rsid w:val="00E07351"/>
    <w:rsid w:val="00E07368"/>
    <w:rsid w:val="00E0743F"/>
    <w:rsid w:val="00E07684"/>
    <w:rsid w:val="00E07B9F"/>
    <w:rsid w:val="00E07C9E"/>
    <w:rsid w:val="00E07E48"/>
    <w:rsid w:val="00E1052E"/>
    <w:rsid w:val="00E1070A"/>
    <w:rsid w:val="00E10713"/>
    <w:rsid w:val="00E10771"/>
    <w:rsid w:val="00E10CE9"/>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9F3"/>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17F19"/>
    <w:rsid w:val="00E20034"/>
    <w:rsid w:val="00E20398"/>
    <w:rsid w:val="00E2053F"/>
    <w:rsid w:val="00E20692"/>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4C"/>
    <w:rsid w:val="00E258A1"/>
    <w:rsid w:val="00E25B9F"/>
    <w:rsid w:val="00E25C7B"/>
    <w:rsid w:val="00E260EF"/>
    <w:rsid w:val="00E26798"/>
    <w:rsid w:val="00E26DFC"/>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5E"/>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01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B77"/>
    <w:rsid w:val="00E37D8A"/>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406"/>
    <w:rsid w:val="00E459A1"/>
    <w:rsid w:val="00E459EC"/>
    <w:rsid w:val="00E45B88"/>
    <w:rsid w:val="00E45E6C"/>
    <w:rsid w:val="00E45FB9"/>
    <w:rsid w:val="00E461AD"/>
    <w:rsid w:val="00E46255"/>
    <w:rsid w:val="00E4630A"/>
    <w:rsid w:val="00E464C4"/>
    <w:rsid w:val="00E468D1"/>
    <w:rsid w:val="00E4698A"/>
    <w:rsid w:val="00E46990"/>
    <w:rsid w:val="00E46C55"/>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1177"/>
    <w:rsid w:val="00E51657"/>
    <w:rsid w:val="00E51A16"/>
    <w:rsid w:val="00E51CC1"/>
    <w:rsid w:val="00E51DCD"/>
    <w:rsid w:val="00E51FB4"/>
    <w:rsid w:val="00E523A9"/>
    <w:rsid w:val="00E52666"/>
    <w:rsid w:val="00E526A8"/>
    <w:rsid w:val="00E52703"/>
    <w:rsid w:val="00E52B40"/>
    <w:rsid w:val="00E52C63"/>
    <w:rsid w:val="00E52D37"/>
    <w:rsid w:val="00E52F79"/>
    <w:rsid w:val="00E53008"/>
    <w:rsid w:val="00E53145"/>
    <w:rsid w:val="00E5379B"/>
    <w:rsid w:val="00E5385A"/>
    <w:rsid w:val="00E53B62"/>
    <w:rsid w:val="00E53FCF"/>
    <w:rsid w:val="00E54484"/>
    <w:rsid w:val="00E54812"/>
    <w:rsid w:val="00E548C4"/>
    <w:rsid w:val="00E549E1"/>
    <w:rsid w:val="00E54E2F"/>
    <w:rsid w:val="00E55622"/>
    <w:rsid w:val="00E5570B"/>
    <w:rsid w:val="00E55864"/>
    <w:rsid w:val="00E55892"/>
    <w:rsid w:val="00E55FC2"/>
    <w:rsid w:val="00E560D7"/>
    <w:rsid w:val="00E5623F"/>
    <w:rsid w:val="00E5625B"/>
    <w:rsid w:val="00E5657F"/>
    <w:rsid w:val="00E5664A"/>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0E23"/>
    <w:rsid w:val="00E6138E"/>
    <w:rsid w:val="00E61550"/>
    <w:rsid w:val="00E615CF"/>
    <w:rsid w:val="00E6163C"/>
    <w:rsid w:val="00E618F1"/>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5D09"/>
    <w:rsid w:val="00E76000"/>
    <w:rsid w:val="00E762AD"/>
    <w:rsid w:val="00E76416"/>
    <w:rsid w:val="00E765CE"/>
    <w:rsid w:val="00E7673A"/>
    <w:rsid w:val="00E767D6"/>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5"/>
    <w:rsid w:val="00E8298B"/>
    <w:rsid w:val="00E82CBC"/>
    <w:rsid w:val="00E82D46"/>
    <w:rsid w:val="00E82E4D"/>
    <w:rsid w:val="00E82EEB"/>
    <w:rsid w:val="00E830B4"/>
    <w:rsid w:val="00E83525"/>
    <w:rsid w:val="00E83781"/>
    <w:rsid w:val="00E839CA"/>
    <w:rsid w:val="00E83C2C"/>
    <w:rsid w:val="00E83DCA"/>
    <w:rsid w:val="00E83DDB"/>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96E"/>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67"/>
    <w:rsid w:val="00EA0C2F"/>
    <w:rsid w:val="00EA0C8A"/>
    <w:rsid w:val="00EA0C8C"/>
    <w:rsid w:val="00EA0DB3"/>
    <w:rsid w:val="00EA120F"/>
    <w:rsid w:val="00EA156A"/>
    <w:rsid w:val="00EA16F5"/>
    <w:rsid w:val="00EA170B"/>
    <w:rsid w:val="00EA1842"/>
    <w:rsid w:val="00EA1A12"/>
    <w:rsid w:val="00EA1B47"/>
    <w:rsid w:val="00EA1B85"/>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B9E"/>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083"/>
    <w:rsid w:val="00EB698B"/>
    <w:rsid w:val="00EB6AB5"/>
    <w:rsid w:val="00EB6D57"/>
    <w:rsid w:val="00EB6F29"/>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4B9"/>
    <w:rsid w:val="00ED4BAB"/>
    <w:rsid w:val="00ED4D7E"/>
    <w:rsid w:val="00ED4D95"/>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75A"/>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3F83"/>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6C8"/>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78"/>
    <w:rsid w:val="00F00298"/>
    <w:rsid w:val="00F003B1"/>
    <w:rsid w:val="00F003CE"/>
    <w:rsid w:val="00F00491"/>
    <w:rsid w:val="00F004E2"/>
    <w:rsid w:val="00F00622"/>
    <w:rsid w:val="00F00801"/>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15"/>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0D4"/>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49D"/>
    <w:rsid w:val="00F235EC"/>
    <w:rsid w:val="00F2361D"/>
    <w:rsid w:val="00F23664"/>
    <w:rsid w:val="00F239CE"/>
    <w:rsid w:val="00F23B1E"/>
    <w:rsid w:val="00F23F57"/>
    <w:rsid w:val="00F240B8"/>
    <w:rsid w:val="00F240BB"/>
    <w:rsid w:val="00F242E8"/>
    <w:rsid w:val="00F24DB9"/>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96D"/>
    <w:rsid w:val="00F30E2A"/>
    <w:rsid w:val="00F30E81"/>
    <w:rsid w:val="00F31491"/>
    <w:rsid w:val="00F31664"/>
    <w:rsid w:val="00F31776"/>
    <w:rsid w:val="00F31943"/>
    <w:rsid w:val="00F31A49"/>
    <w:rsid w:val="00F31A54"/>
    <w:rsid w:val="00F31C64"/>
    <w:rsid w:val="00F3250F"/>
    <w:rsid w:val="00F3253B"/>
    <w:rsid w:val="00F327F0"/>
    <w:rsid w:val="00F327F7"/>
    <w:rsid w:val="00F3297A"/>
    <w:rsid w:val="00F32A24"/>
    <w:rsid w:val="00F32B5C"/>
    <w:rsid w:val="00F32C77"/>
    <w:rsid w:val="00F32E74"/>
    <w:rsid w:val="00F32F88"/>
    <w:rsid w:val="00F331A3"/>
    <w:rsid w:val="00F33207"/>
    <w:rsid w:val="00F33458"/>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24"/>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0C"/>
    <w:rsid w:val="00F4151F"/>
    <w:rsid w:val="00F4154C"/>
    <w:rsid w:val="00F41707"/>
    <w:rsid w:val="00F41C1A"/>
    <w:rsid w:val="00F42353"/>
    <w:rsid w:val="00F423A9"/>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D2"/>
    <w:rsid w:val="00F501FE"/>
    <w:rsid w:val="00F50377"/>
    <w:rsid w:val="00F50568"/>
    <w:rsid w:val="00F507A0"/>
    <w:rsid w:val="00F50809"/>
    <w:rsid w:val="00F50A82"/>
    <w:rsid w:val="00F50E1A"/>
    <w:rsid w:val="00F510C2"/>
    <w:rsid w:val="00F5148C"/>
    <w:rsid w:val="00F515C7"/>
    <w:rsid w:val="00F518B6"/>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BF"/>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BD"/>
    <w:rsid w:val="00F77BF4"/>
    <w:rsid w:val="00F77CD2"/>
    <w:rsid w:val="00F77EC6"/>
    <w:rsid w:val="00F800CD"/>
    <w:rsid w:val="00F80255"/>
    <w:rsid w:val="00F8039B"/>
    <w:rsid w:val="00F805D3"/>
    <w:rsid w:val="00F80614"/>
    <w:rsid w:val="00F8072B"/>
    <w:rsid w:val="00F80777"/>
    <w:rsid w:val="00F80A78"/>
    <w:rsid w:val="00F80CA1"/>
    <w:rsid w:val="00F8163D"/>
    <w:rsid w:val="00F8178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8D4"/>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2B"/>
    <w:rsid w:val="00FA1295"/>
    <w:rsid w:val="00FA12D4"/>
    <w:rsid w:val="00FA15CE"/>
    <w:rsid w:val="00FA16D5"/>
    <w:rsid w:val="00FA1867"/>
    <w:rsid w:val="00FA1901"/>
    <w:rsid w:val="00FA1983"/>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259"/>
    <w:rsid w:val="00FA7B7B"/>
    <w:rsid w:val="00FA7D5A"/>
    <w:rsid w:val="00FA7EA3"/>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C68"/>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2EC7"/>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3EF"/>
    <w:rsid w:val="00FD6538"/>
    <w:rsid w:val="00FD65FF"/>
    <w:rsid w:val="00FD6637"/>
    <w:rsid w:val="00FD6B81"/>
    <w:rsid w:val="00FD6DB5"/>
    <w:rsid w:val="00FD6F19"/>
    <w:rsid w:val="00FD72A6"/>
    <w:rsid w:val="00FD7DB1"/>
    <w:rsid w:val="00FD7DC5"/>
    <w:rsid w:val="00FD7ECD"/>
    <w:rsid w:val="00FE02FC"/>
    <w:rsid w:val="00FE0341"/>
    <w:rsid w:val="00FE0960"/>
    <w:rsid w:val="00FE0977"/>
    <w:rsid w:val="00FE0A07"/>
    <w:rsid w:val="00FE0A4F"/>
    <w:rsid w:val="00FE0FD8"/>
    <w:rsid w:val="00FE106B"/>
    <w:rsid w:val="00FE1353"/>
    <w:rsid w:val="00FE17BB"/>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7F9"/>
    <w:rsid w:val="00FE682B"/>
    <w:rsid w:val="00FE69C5"/>
    <w:rsid w:val="00FE6D7D"/>
    <w:rsid w:val="00FE79D2"/>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4C"/>
    <w:rsid w:val="00FF4AF5"/>
    <w:rsid w:val="00FF4CFF"/>
    <w:rsid w:val="00FF4D5A"/>
    <w:rsid w:val="00FF4F7A"/>
    <w:rsid w:val="00FF4FA8"/>
    <w:rsid w:val="00FF50EB"/>
    <w:rsid w:val="00FF5288"/>
    <w:rsid w:val="00FF5F99"/>
    <w:rsid w:val="00FF5FE1"/>
    <w:rsid w:val="00FF6363"/>
    <w:rsid w:val="00FF6868"/>
    <w:rsid w:val="00FF6B53"/>
    <w:rsid w:val="00FF6C57"/>
    <w:rsid w:val="00FF6FAB"/>
    <w:rsid w:val="00FF71FA"/>
    <w:rsid w:val="00FF7388"/>
    <w:rsid w:val="00FF73C3"/>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paragraph" w:customStyle="1" w:styleId="Proposal">
    <w:name w:val="Proposal"/>
    <w:basedOn w:val="Normal"/>
    <w:link w:val="ProposalChar"/>
    <w:qFormat/>
    <w:rsid w:val="000142FA"/>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0142FA"/>
    <w:rPr>
      <w:rFonts w:eastAsia="Times New Roman"/>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paragraph" w:customStyle="1" w:styleId="Proposal">
    <w:name w:val="Proposal"/>
    <w:basedOn w:val="Normal"/>
    <w:link w:val="ProposalChar"/>
    <w:qFormat/>
    <w:rsid w:val="000142FA"/>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0142FA"/>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3F068-D32F-4652-BF14-C54F2B84D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3718</TotalTime>
  <Pages>5</Pages>
  <Words>2099</Words>
  <Characters>11970</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14041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442</cp:revision>
  <cp:lastPrinted>2010-04-04T10:18:00Z</cp:lastPrinted>
  <dcterms:created xsi:type="dcterms:W3CDTF">2018-09-27T11:42:00Z</dcterms:created>
  <dcterms:modified xsi:type="dcterms:W3CDTF">2019-05-02T12:43:00Z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